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6EF" w:rsidRPr="00DB54C3" w:rsidRDefault="002626EF" w:rsidP="002626EF">
      <w:pPr>
        <w:jc w:val="center"/>
        <w:rPr>
          <w:b/>
          <w:bCs/>
        </w:rPr>
      </w:pPr>
      <w:bookmarkStart w:id="0" w:name="_Toc119130975"/>
      <w:bookmarkStart w:id="1" w:name="_Toc341125017"/>
      <w:r w:rsidRPr="00DB54C3">
        <w:rPr>
          <w:b/>
          <w:bCs/>
        </w:rPr>
        <w:t xml:space="preserve">Муниципальное общеобразовательное учреждение </w:t>
      </w:r>
    </w:p>
    <w:p w:rsidR="002626EF" w:rsidRPr="00DB54C3" w:rsidRDefault="002626EF" w:rsidP="002626EF">
      <w:pPr>
        <w:jc w:val="center"/>
        <w:rPr>
          <w:b/>
          <w:bCs/>
        </w:rPr>
      </w:pPr>
      <w:r w:rsidRPr="00DB54C3">
        <w:rPr>
          <w:b/>
          <w:bCs/>
        </w:rPr>
        <w:t>«</w:t>
      </w:r>
      <w:proofErr w:type="spellStart"/>
      <w:r w:rsidRPr="00DB54C3">
        <w:rPr>
          <w:b/>
          <w:bCs/>
        </w:rPr>
        <w:t>Вохомская</w:t>
      </w:r>
      <w:proofErr w:type="spellEnd"/>
      <w:r w:rsidRPr="00DB54C3">
        <w:rPr>
          <w:b/>
          <w:bCs/>
        </w:rPr>
        <w:t xml:space="preserve"> средняя общеобразовательная школа» </w:t>
      </w:r>
    </w:p>
    <w:p w:rsidR="002626EF" w:rsidRPr="00DB54C3" w:rsidRDefault="002626EF" w:rsidP="002626EF">
      <w:pPr>
        <w:jc w:val="center"/>
        <w:rPr>
          <w:b/>
          <w:bCs/>
        </w:rPr>
      </w:pPr>
      <w:proofErr w:type="spellStart"/>
      <w:r w:rsidRPr="00DB54C3">
        <w:rPr>
          <w:b/>
          <w:bCs/>
        </w:rPr>
        <w:t>Вохомского</w:t>
      </w:r>
      <w:proofErr w:type="spellEnd"/>
      <w:r w:rsidRPr="00DB54C3">
        <w:rPr>
          <w:b/>
          <w:bCs/>
        </w:rPr>
        <w:t xml:space="preserve"> муниципального района Костромской области</w:t>
      </w:r>
    </w:p>
    <w:p w:rsidR="002626EF" w:rsidRPr="00DB54C3" w:rsidRDefault="002626EF" w:rsidP="002626EF">
      <w:pPr>
        <w:rPr>
          <w:b/>
          <w:bCs/>
        </w:rPr>
      </w:pPr>
    </w:p>
    <w:tbl>
      <w:tblPr>
        <w:tblpPr w:leftFromText="180" w:rightFromText="180" w:vertAnchor="text" w:horzAnchor="page" w:tblpX="1147" w:tblpY="329"/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99"/>
        <w:gridCol w:w="1588"/>
        <w:gridCol w:w="4186"/>
      </w:tblGrid>
      <w:tr w:rsidR="002626EF" w:rsidRPr="00DB54C3" w:rsidTr="008224AF">
        <w:trPr>
          <w:trHeight w:val="1923"/>
        </w:trPr>
        <w:tc>
          <w:tcPr>
            <w:tcW w:w="3999" w:type="dxa"/>
            <w:vAlign w:val="center"/>
          </w:tcPr>
          <w:p w:rsidR="002626EF" w:rsidRPr="00DB54C3" w:rsidRDefault="002626EF" w:rsidP="007334D2">
            <w:pPr>
              <w:spacing w:before="100" w:beforeAutospacing="1" w:after="100" w:afterAutospacing="1"/>
              <w:ind w:firstLine="0"/>
              <w:rPr>
                <w:b/>
                <w:bCs/>
              </w:rPr>
            </w:pPr>
            <w:r w:rsidRPr="00DB54C3">
              <w:rPr>
                <w:b/>
                <w:bCs/>
              </w:rPr>
              <w:t>«Согласовано»</w:t>
            </w:r>
          </w:p>
          <w:p w:rsidR="007334D2" w:rsidRDefault="002626EF" w:rsidP="007334D2">
            <w:pPr>
              <w:spacing w:before="100" w:beforeAutospacing="1" w:after="100" w:afterAutospacing="1"/>
              <w:ind w:firstLine="0"/>
              <w:rPr>
                <w:b/>
                <w:bCs/>
              </w:rPr>
            </w:pPr>
            <w:r w:rsidRPr="00DB54C3">
              <w:rPr>
                <w:b/>
                <w:bCs/>
              </w:rPr>
              <w:t>Заместитель дирек</w:t>
            </w:r>
            <w:r w:rsidR="007334D2">
              <w:rPr>
                <w:b/>
                <w:bCs/>
              </w:rPr>
              <w:t>тора по ВР МОУ «</w:t>
            </w:r>
            <w:proofErr w:type="spellStart"/>
            <w:r w:rsidR="007334D2">
              <w:rPr>
                <w:b/>
                <w:bCs/>
              </w:rPr>
              <w:t>Вохомская</w:t>
            </w:r>
            <w:proofErr w:type="spellEnd"/>
            <w:r w:rsidR="007334D2">
              <w:rPr>
                <w:b/>
                <w:bCs/>
              </w:rPr>
              <w:t xml:space="preserve"> СОШ»:</w:t>
            </w:r>
            <w:proofErr w:type="spellStart"/>
          </w:p>
          <w:p w:rsidR="002626EF" w:rsidRPr="00DB54C3" w:rsidRDefault="002626EF" w:rsidP="007334D2">
            <w:pPr>
              <w:spacing w:before="100" w:beforeAutospacing="1" w:after="100" w:afterAutospacing="1"/>
              <w:ind w:firstLine="0"/>
              <w:rPr>
                <w:b/>
                <w:bCs/>
              </w:rPr>
            </w:pPr>
            <w:r w:rsidRPr="00DB54C3">
              <w:rPr>
                <w:b/>
                <w:bCs/>
              </w:rPr>
              <w:t>Чигарева</w:t>
            </w:r>
            <w:proofErr w:type="spellEnd"/>
            <w:r w:rsidRPr="00DB54C3">
              <w:rPr>
                <w:b/>
                <w:bCs/>
              </w:rPr>
              <w:t xml:space="preserve"> Г.П./__________/</w:t>
            </w:r>
          </w:p>
          <w:p w:rsidR="002626EF" w:rsidRPr="00DB54C3" w:rsidRDefault="007334D2" w:rsidP="007334D2">
            <w:pPr>
              <w:spacing w:before="100" w:beforeAutospacing="1" w:after="100" w:afterAutospacing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«28» августа </w:t>
            </w:r>
            <w:r w:rsidR="0094032A">
              <w:rPr>
                <w:b/>
                <w:bCs/>
              </w:rPr>
              <w:t>2025</w:t>
            </w:r>
            <w:r w:rsidR="002626EF" w:rsidRPr="00DB54C3">
              <w:rPr>
                <w:b/>
                <w:bCs/>
              </w:rPr>
              <w:t>г.</w:t>
            </w:r>
          </w:p>
        </w:tc>
        <w:tc>
          <w:tcPr>
            <w:tcW w:w="1588" w:type="dxa"/>
            <w:vAlign w:val="center"/>
          </w:tcPr>
          <w:p w:rsidR="002626EF" w:rsidRPr="00DB54C3" w:rsidRDefault="002626EF" w:rsidP="008224AF">
            <w:pPr>
              <w:rPr>
                <w:b/>
                <w:bCs/>
              </w:rPr>
            </w:pPr>
          </w:p>
        </w:tc>
        <w:tc>
          <w:tcPr>
            <w:tcW w:w="4186" w:type="dxa"/>
            <w:vAlign w:val="center"/>
          </w:tcPr>
          <w:p w:rsidR="002626EF" w:rsidRPr="00DB54C3" w:rsidRDefault="002626EF" w:rsidP="007334D2">
            <w:pPr>
              <w:spacing w:before="100" w:beforeAutospacing="1" w:after="100" w:afterAutospacing="1"/>
              <w:ind w:firstLine="66"/>
              <w:rPr>
                <w:b/>
                <w:bCs/>
              </w:rPr>
            </w:pPr>
            <w:r w:rsidRPr="00DB54C3">
              <w:rPr>
                <w:b/>
                <w:bCs/>
              </w:rPr>
              <w:t>«Утверждено»</w:t>
            </w:r>
          </w:p>
          <w:p w:rsidR="002626EF" w:rsidRPr="00DB54C3" w:rsidRDefault="002626EF" w:rsidP="007334D2">
            <w:pPr>
              <w:spacing w:before="100" w:beforeAutospacing="1" w:after="100" w:afterAutospacing="1"/>
              <w:ind w:firstLine="66"/>
              <w:rPr>
                <w:b/>
                <w:bCs/>
              </w:rPr>
            </w:pPr>
            <w:r w:rsidRPr="00DB54C3">
              <w:rPr>
                <w:b/>
                <w:bCs/>
              </w:rPr>
              <w:t>Директор МОУ «</w:t>
            </w:r>
            <w:proofErr w:type="spellStart"/>
            <w:r w:rsidRPr="00DB54C3">
              <w:rPr>
                <w:b/>
                <w:bCs/>
              </w:rPr>
              <w:t>ВохомскаяСОШ</w:t>
            </w:r>
            <w:proofErr w:type="spellEnd"/>
            <w:r w:rsidRPr="00DB54C3">
              <w:rPr>
                <w:b/>
                <w:bCs/>
              </w:rPr>
              <w:t>»:</w:t>
            </w:r>
          </w:p>
          <w:p w:rsidR="002626EF" w:rsidRPr="00DB54C3" w:rsidRDefault="002626EF" w:rsidP="007334D2">
            <w:pPr>
              <w:spacing w:before="100" w:beforeAutospacing="1" w:after="100" w:afterAutospacing="1"/>
              <w:ind w:firstLine="66"/>
              <w:rPr>
                <w:b/>
                <w:bCs/>
              </w:rPr>
            </w:pPr>
            <w:proofErr w:type="spellStart"/>
            <w:r w:rsidRPr="00DB54C3">
              <w:rPr>
                <w:b/>
                <w:bCs/>
              </w:rPr>
              <w:t>Окуловская</w:t>
            </w:r>
            <w:proofErr w:type="spellEnd"/>
            <w:r w:rsidRPr="00DB54C3">
              <w:rPr>
                <w:b/>
                <w:bCs/>
              </w:rPr>
              <w:t xml:space="preserve"> Е.П. /____________/</w:t>
            </w:r>
          </w:p>
          <w:p w:rsidR="002626EF" w:rsidRPr="00DB54C3" w:rsidRDefault="002626EF" w:rsidP="007334D2">
            <w:pPr>
              <w:spacing w:before="100" w:beforeAutospacing="1" w:after="100" w:afterAutospacing="1"/>
              <w:ind w:firstLine="66"/>
              <w:rPr>
                <w:b/>
                <w:bCs/>
              </w:rPr>
            </w:pPr>
            <w:r w:rsidRPr="00DB54C3">
              <w:rPr>
                <w:b/>
                <w:bCs/>
              </w:rPr>
              <w:t xml:space="preserve">Приказ № </w:t>
            </w:r>
            <w:r w:rsidR="007334D2">
              <w:rPr>
                <w:b/>
                <w:bCs/>
              </w:rPr>
              <w:t>102 от «29» августа</w:t>
            </w:r>
            <w:r w:rsidR="0094032A" w:rsidRPr="00DB54C3">
              <w:rPr>
                <w:b/>
                <w:bCs/>
              </w:rPr>
              <w:t xml:space="preserve"> </w:t>
            </w:r>
            <w:r w:rsidR="0094032A">
              <w:rPr>
                <w:b/>
                <w:bCs/>
              </w:rPr>
              <w:t>2025</w:t>
            </w:r>
            <w:r w:rsidRPr="00DB54C3">
              <w:rPr>
                <w:b/>
                <w:bCs/>
              </w:rPr>
              <w:t>г.</w:t>
            </w:r>
          </w:p>
        </w:tc>
      </w:tr>
    </w:tbl>
    <w:p w:rsidR="002626EF" w:rsidRPr="00DB54C3" w:rsidRDefault="002626EF" w:rsidP="002626EF">
      <w:pPr>
        <w:rPr>
          <w:b/>
          <w:bCs/>
        </w:rPr>
      </w:pPr>
    </w:p>
    <w:p w:rsidR="002626EF" w:rsidRPr="00DB54C3" w:rsidRDefault="002626EF" w:rsidP="002626EF">
      <w:pPr>
        <w:jc w:val="center"/>
        <w:rPr>
          <w:b/>
          <w:bCs/>
        </w:rPr>
      </w:pPr>
    </w:p>
    <w:p w:rsidR="002626EF" w:rsidRPr="00DB54C3" w:rsidRDefault="002626EF" w:rsidP="002626EF">
      <w:pPr>
        <w:jc w:val="center"/>
        <w:rPr>
          <w:b/>
          <w:bCs/>
        </w:rPr>
      </w:pPr>
    </w:p>
    <w:p w:rsidR="002626EF" w:rsidRDefault="002626EF" w:rsidP="002626EF">
      <w:pPr>
        <w:jc w:val="center"/>
        <w:rPr>
          <w:b/>
          <w:bCs/>
        </w:rPr>
      </w:pPr>
    </w:p>
    <w:p w:rsidR="002626EF" w:rsidRPr="00DB54C3" w:rsidRDefault="002626EF" w:rsidP="002626EF">
      <w:pPr>
        <w:jc w:val="center"/>
        <w:rPr>
          <w:b/>
          <w:bCs/>
        </w:rPr>
      </w:pPr>
    </w:p>
    <w:p w:rsidR="002626EF" w:rsidRPr="00DB54C3" w:rsidRDefault="002626EF" w:rsidP="002626EF">
      <w:pPr>
        <w:jc w:val="center"/>
        <w:rPr>
          <w:b/>
          <w:bCs/>
          <w:sz w:val="40"/>
          <w:szCs w:val="40"/>
        </w:rPr>
      </w:pPr>
    </w:p>
    <w:p w:rsidR="002626EF" w:rsidRPr="00DB54C3" w:rsidRDefault="002626EF" w:rsidP="002626EF">
      <w:pPr>
        <w:jc w:val="center"/>
        <w:rPr>
          <w:b/>
          <w:bCs/>
          <w:sz w:val="40"/>
          <w:szCs w:val="40"/>
        </w:rPr>
      </w:pPr>
      <w:r w:rsidRPr="00DB54C3">
        <w:rPr>
          <w:b/>
          <w:bCs/>
          <w:sz w:val="40"/>
          <w:szCs w:val="40"/>
        </w:rPr>
        <w:t xml:space="preserve">  ПРОГРАММА</w:t>
      </w:r>
    </w:p>
    <w:p w:rsidR="002626EF" w:rsidRDefault="002626EF" w:rsidP="002626EF">
      <w:pPr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дополнительного образования</w:t>
      </w:r>
    </w:p>
    <w:p w:rsidR="002626EF" w:rsidRDefault="002626EF" w:rsidP="002626EF">
      <w:pPr>
        <w:pStyle w:val="1"/>
        <w:ind w:left="2497" w:firstLine="227"/>
        <w:jc w:val="both"/>
        <w:rPr>
          <w:sz w:val="28"/>
          <w:szCs w:val="28"/>
        </w:rPr>
      </w:pPr>
      <w:r w:rsidRPr="007F69DE">
        <w:rPr>
          <w:sz w:val="28"/>
          <w:szCs w:val="28"/>
        </w:rPr>
        <w:t xml:space="preserve"> «Основы робототехники»</w:t>
      </w:r>
    </w:p>
    <w:p w:rsidR="002626EF" w:rsidRDefault="002626EF" w:rsidP="00A642A9">
      <w:pPr>
        <w:pStyle w:val="1"/>
        <w:rPr>
          <w:sz w:val="28"/>
          <w:szCs w:val="28"/>
        </w:rPr>
      </w:pPr>
    </w:p>
    <w:p w:rsidR="002626EF" w:rsidRDefault="002626EF" w:rsidP="00A642A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направление - </w:t>
      </w:r>
      <w:r w:rsidRPr="007F69DE">
        <w:rPr>
          <w:sz w:val="28"/>
          <w:szCs w:val="28"/>
        </w:rPr>
        <w:t>техническое</w:t>
      </w:r>
    </w:p>
    <w:p w:rsidR="002626EF" w:rsidRDefault="002626EF" w:rsidP="00A642A9">
      <w:pPr>
        <w:pStyle w:val="1"/>
        <w:rPr>
          <w:sz w:val="28"/>
          <w:szCs w:val="28"/>
        </w:rPr>
      </w:pPr>
    </w:p>
    <w:p w:rsidR="002626EF" w:rsidRDefault="002626EF" w:rsidP="00A642A9">
      <w:pPr>
        <w:pStyle w:val="1"/>
        <w:rPr>
          <w:sz w:val="28"/>
          <w:szCs w:val="28"/>
        </w:rPr>
      </w:pPr>
    </w:p>
    <w:p w:rsidR="002626EF" w:rsidRDefault="002626EF" w:rsidP="00A642A9">
      <w:pPr>
        <w:pStyle w:val="1"/>
        <w:rPr>
          <w:sz w:val="28"/>
          <w:szCs w:val="28"/>
        </w:rPr>
      </w:pPr>
    </w:p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Default="002626EF" w:rsidP="002626EF"/>
    <w:p w:rsidR="002626EF" w:rsidRPr="002626EF" w:rsidRDefault="002626EF" w:rsidP="002626EF"/>
    <w:p w:rsidR="002626EF" w:rsidRDefault="002626EF" w:rsidP="00A642A9">
      <w:pPr>
        <w:pStyle w:val="1"/>
        <w:rPr>
          <w:sz w:val="28"/>
          <w:szCs w:val="28"/>
        </w:rPr>
      </w:pPr>
    </w:p>
    <w:p w:rsidR="007334D2" w:rsidRDefault="007334D2">
      <w:pPr>
        <w:ind w:firstLine="0"/>
        <w:jc w:val="left"/>
        <w:rPr>
          <w:b/>
          <w:bCs/>
          <w:caps/>
          <w:kern w:val="32"/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FC541B" w:rsidRDefault="00FC541B" w:rsidP="00A642A9">
      <w:pPr>
        <w:pStyle w:val="1"/>
        <w:rPr>
          <w:sz w:val="28"/>
          <w:szCs w:val="28"/>
        </w:rPr>
      </w:pPr>
      <w:bookmarkStart w:id="2" w:name="_GoBack"/>
      <w:bookmarkEnd w:id="2"/>
      <w:r w:rsidRPr="007F69DE">
        <w:rPr>
          <w:sz w:val="28"/>
          <w:szCs w:val="28"/>
        </w:rPr>
        <w:lastRenderedPageBreak/>
        <w:t>пояснительная записка</w:t>
      </w:r>
      <w:bookmarkEnd w:id="0"/>
      <w:bookmarkEnd w:id="1"/>
    </w:p>
    <w:p w:rsidR="00DA1EC0" w:rsidRPr="00DA1EC0" w:rsidRDefault="00DA1EC0" w:rsidP="00DA1EC0"/>
    <w:p w:rsidR="00357AD6" w:rsidRDefault="00BF7AD5" w:rsidP="007F69DE">
      <w:pPr>
        <w:ind w:firstLine="227"/>
        <w:rPr>
          <w:sz w:val="28"/>
          <w:szCs w:val="28"/>
        </w:rPr>
      </w:pPr>
      <w:r w:rsidRPr="007F69DE">
        <w:rPr>
          <w:sz w:val="28"/>
          <w:szCs w:val="28"/>
        </w:rPr>
        <w:t>Данн</w:t>
      </w:r>
      <w:r w:rsidR="00A866DB" w:rsidRPr="007F69DE">
        <w:rPr>
          <w:sz w:val="28"/>
          <w:szCs w:val="28"/>
        </w:rPr>
        <w:t>ая</w:t>
      </w:r>
      <w:r w:rsidR="00D7158E" w:rsidRPr="007F69DE">
        <w:rPr>
          <w:sz w:val="28"/>
          <w:szCs w:val="28"/>
        </w:rPr>
        <w:t xml:space="preserve"> </w:t>
      </w:r>
      <w:r w:rsidR="007F69DE">
        <w:rPr>
          <w:sz w:val="28"/>
          <w:szCs w:val="28"/>
        </w:rPr>
        <w:t xml:space="preserve">дополнительная </w:t>
      </w:r>
      <w:r w:rsidR="004E67E3" w:rsidRPr="007F69DE">
        <w:rPr>
          <w:sz w:val="28"/>
          <w:szCs w:val="28"/>
        </w:rPr>
        <w:t xml:space="preserve">образовательная </w:t>
      </w:r>
      <w:r w:rsidR="00A866DB" w:rsidRPr="007F69DE">
        <w:rPr>
          <w:sz w:val="28"/>
          <w:szCs w:val="28"/>
        </w:rPr>
        <w:t>программа</w:t>
      </w:r>
      <w:r w:rsidR="00D7158E" w:rsidRPr="007F69DE">
        <w:rPr>
          <w:sz w:val="28"/>
          <w:szCs w:val="28"/>
        </w:rPr>
        <w:t xml:space="preserve"> </w:t>
      </w:r>
      <w:r w:rsidR="004E67E3" w:rsidRPr="007F69DE">
        <w:rPr>
          <w:sz w:val="28"/>
          <w:szCs w:val="28"/>
        </w:rPr>
        <w:t>«</w:t>
      </w:r>
      <w:r w:rsidR="00157E5B" w:rsidRPr="007F69DE">
        <w:rPr>
          <w:sz w:val="28"/>
          <w:szCs w:val="28"/>
        </w:rPr>
        <w:t>Основы робототехники</w:t>
      </w:r>
      <w:r w:rsidR="004E67E3" w:rsidRPr="007F69DE">
        <w:rPr>
          <w:sz w:val="28"/>
          <w:szCs w:val="28"/>
        </w:rPr>
        <w:t>»</w:t>
      </w:r>
      <w:r w:rsidR="004A752E" w:rsidRPr="007F69DE">
        <w:rPr>
          <w:sz w:val="28"/>
          <w:szCs w:val="28"/>
        </w:rPr>
        <w:t xml:space="preserve"> (далее Программа)</w:t>
      </w:r>
      <w:r w:rsidR="004E67E3" w:rsidRPr="007F69DE">
        <w:rPr>
          <w:sz w:val="28"/>
          <w:szCs w:val="28"/>
        </w:rPr>
        <w:t xml:space="preserve"> предназначена для детей 1</w:t>
      </w:r>
      <w:r w:rsidR="007F6F7C" w:rsidRPr="007F69DE">
        <w:rPr>
          <w:sz w:val="28"/>
          <w:szCs w:val="28"/>
        </w:rPr>
        <w:t>2</w:t>
      </w:r>
      <w:r w:rsidR="004E67E3" w:rsidRPr="007F69DE">
        <w:rPr>
          <w:sz w:val="28"/>
          <w:szCs w:val="28"/>
        </w:rPr>
        <w:t>-1</w:t>
      </w:r>
      <w:r w:rsidR="00E76AC1">
        <w:rPr>
          <w:sz w:val="28"/>
          <w:szCs w:val="28"/>
        </w:rPr>
        <w:t>4</w:t>
      </w:r>
      <w:r w:rsidR="004E67E3" w:rsidRPr="007F69DE">
        <w:rPr>
          <w:sz w:val="28"/>
          <w:szCs w:val="28"/>
        </w:rPr>
        <w:t xml:space="preserve"> лет</w:t>
      </w:r>
      <w:r w:rsidR="007F69DE">
        <w:rPr>
          <w:sz w:val="28"/>
          <w:szCs w:val="28"/>
        </w:rPr>
        <w:t>.</w:t>
      </w:r>
      <w:r w:rsidR="004E67E3" w:rsidRPr="007F69DE">
        <w:rPr>
          <w:sz w:val="28"/>
          <w:szCs w:val="28"/>
        </w:rPr>
        <w:t xml:space="preserve"> </w:t>
      </w:r>
    </w:p>
    <w:p w:rsidR="007F69DE" w:rsidRPr="007F69DE" w:rsidRDefault="007F69DE" w:rsidP="007F69DE">
      <w:pPr>
        <w:ind w:firstLine="227"/>
        <w:rPr>
          <w:sz w:val="28"/>
          <w:szCs w:val="28"/>
        </w:rPr>
      </w:pPr>
    </w:p>
    <w:p w:rsidR="004A752E" w:rsidRDefault="007F69DE" w:rsidP="004E67E3">
      <w:pPr>
        <w:ind w:firstLine="0"/>
        <w:rPr>
          <w:sz w:val="28"/>
          <w:szCs w:val="28"/>
        </w:rPr>
      </w:pPr>
      <w:r w:rsidRPr="007F69DE">
        <w:rPr>
          <w:b/>
          <w:sz w:val="28"/>
          <w:szCs w:val="28"/>
        </w:rPr>
        <w:t>Направленность Программы:</w:t>
      </w:r>
      <w:r w:rsidRPr="007F69DE">
        <w:rPr>
          <w:sz w:val="28"/>
          <w:szCs w:val="28"/>
        </w:rPr>
        <w:t xml:space="preserve"> </w:t>
      </w:r>
    </w:p>
    <w:p w:rsidR="007F69DE" w:rsidRDefault="007F69DE" w:rsidP="007F69DE">
      <w:pPr>
        <w:pStyle w:val="2"/>
        <w:ind w:left="227" w:firstLine="482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3" w:name="_Toc341125020"/>
      <w:r w:rsidRPr="007F69DE">
        <w:rPr>
          <w:rFonts w:ascii="Times New Roman" w:hAnsi="Times New Roman" w:cs="Times New Roman"/>
          <w:bCs w:val="0"/>
          <w:i w:val="0"/>
          <w:iCs w:val="0"/>
        </w:rPr>
        <w:t>Актуальность создания программы</w:t>
      </w:r>
      <w:bookmarkEnd w:id="3"/>
      <w:r w:rsidRPr="007F69DE">
        <w:rPr>
          <w:rFonts w:ascii="Times New Roman" w:hAnsi="Times New Roman" w:cs="Times New Roman"/>
          <w:bCs w:val="0"/>
          <w:i w:val="0"/>
          <w:iCs w:val="0"/>
        </w:rPr>
        <w:t xml:space="preserve"> </w:t>
      </w:r>
      <w:r w:rsidRPr="007F69DE">
        <w:rPr>
          <w:rFonts w:ascii="Times New Roman" w:hAnsi="Times New Roman" w:cs="Times New Roman"/>
          <w:b w:val="0"/>
          <w:bCs w:val="0"/>
          <w:i w:val="0"/>
          <w:iCs w:val="0"/>
        </w:rPr>
        <w:t>связана с тем, что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</w:t>
      </w:r>
      <w:r w:rsidRPr="007F69D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азвитие данного направления обусловлено социальным заказом общества. По данным Международной федерации </w:t>
      </w:r>
      <w:proofErr w:type="gramStart"/>
      <w:r w:rsidRPr="007F69DE">
        <w:rPr>
          <w:rFonts w:ascii="Times New Roman" w:hAnsi="Times New Roman" w:cs="Times New Roman"/>
          <w:b w:val="0"/>
          <w:bCs w:val="0"/>
          <w:i w:val="0"/>
          <w:iCs w:val="0"/>
        </w:rPr>
        <w:t>робототехники,  прогнозируется</w:t>
      </w:r>
      <w:proofErr w:type="gramEnd"/>
      <w:r w:rsidRPr="007F69D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резкое увеличение оборота отрасли. В новостях нас ежедневно знакомят с новыми роботизированными устройствами в домашнем секторе, в медицине, в общественном секторе и на производстве. Это инвестиции в будущие рабочие места. Однако сейчас в России наблюдается острая нехватка инженерных кадров, а это серьезная проблема, тормозящая развитие экономики страны. Необходимо вернуть массовый интерес молодежи к научно-техническому творчеству. Наиболее перспективный путь в этом направлении – это робототехника, позволяющая в игровой форме знакомить детей с наукой.</w:t>
      </w:r>
    </w:p>
    <w:p w:rsidR="004F2A83" w:rsidRDefault="004F2A83" w:rsidP="004F2A83"/>
    <w:p w:rsidR="004F2A83" w:rsidRPr="004F2A83" w:rsidRDefault="004F2A83" w:rsidP="004F2A83">
      <w:pPr>
        <w:ind w:left="284" w:firstLine="567"/>
        <w:rPr>
          <w:sz w:val="28"/>
        </w:rPr>
      </w:pPr>
      <w:r w:rsidRPr="004F2A83">
        <w:rPr>
          <w:b/>
          <w:sz w:val="28"/>
        </w:rPr>
        <w:t>Новизна программы</w:t>
      </w:r>
      <w:r w:rsidRPr="004F2A83">
        <w:rPr>
          <w:sz w:val="28"/>
        </w:rPr>
        <w:t xml:space="preserve"> заключается в занимательной форме знакомства обучающегося с основами робототехники, радиоэлектроники и программирования микроконтроллеров для роботов шаг за шагом, практически с нуля. Избегая сложных математических формул, </w:t>
      </w:r>
      <w:proofErr w:type="gramStart"/>
      <w:r w:rsidRPr="004F2A83">
        <w:rPr>
          <w:sz w:val="28"/>
        </w:rPr>
        <w:t>на  практике</w:t>
      </w:r>
      <w:proofErr w:type="gramEnd"/>
      <w:r w:rsidRPr="004F2A83">
        <w:rPr>
          <w:sz w:val="28"/>
        </w:rPr>
        <w:t>, через эксперимент, обучающиеся постигают физические процессы, происходящие в роботах, включая двигатели, датчики, источники питания и микроконтроллеры NXT.</w:t>
      </w:r>
    </w:p>
    <w:p w:rsidR="004F2A83" w:rsidRDefault="004F2A83" w:rsidP="004F2A83">
      <w:pPr>
        <w:shd w:val="clear" w:color="auto" w:fill="FFFFFF"/>
        <w:textAlignment w:val="baseline"/>
        <w:rPr>
          <w:b/>
        </w:rPr>
      </w:pPr>
    </w:p>
    <w:p w:rsidR="004F2A83" w:rsidRPr="004F2A83" w:rsidRDefault="004F2A83" w:rsidP="004F2A83">
      <w:pPr>
        <w:shd w:val="clear" w:color="auto" w:fill="FFFFFF"/>
        <w:textAlignment w:val="baseline"/>
        <w:rPr>
          <w:sz w:val="28"/>
        </w:rPr>
      </w:pPr>
      <w:r w:rsidRPr="004F2A83">
        <w:rPr>
          <w:b/>
          <w:sz w:val="28"/>
        </w:rPr>
        <w:t>Цель:</w:t>
      </w:r>
      <w:r w:rsidRPr="004F2A83">
        <w:rPr>
          <w:sz w:val="28"/>
        </w:rPr>
        <w:t xml:space="preserve"> </w:t>
      </w:r>
    </w:p>
    <w:p w:rsidR="004F2A83" w:rsidRPr="004F2A83" w:rsidRDefault="004F2A83" w:rsidP="004F2A83">
      <w:pPr>
        <w:shd w:val="clear" w:color="auto" w:fill="FFFFFF"/>
        <w:ind w:left="284"/>
        <w:textAlignment w:val="baseline"/>
        <w:rPr>
          <w:sz w:val="28"/>
        </w:rPr>
      </w:pPr>
      <w:r w:rsidRPr="004F2A83">
        <w:rPr>
          <w:sz w:val="28"/>
        </w:rPr>
        <w:t xml:space="preserve">Создание условий для </w:t>
      </w:r>
      <w:proofErr w:type="gramStart"/>
      <w:r w:rsidRPr="004F2A83">
        <w:rPr>
          <w:sz w:val="28"/>
        </w:rPr>
        <w:t>развития  интереса</w:t>
      </w:r>
      <w:proofErr w:type="gramEnd"/>
      <w:r w:rsidRPr="004F2A83">
        <w:rPr>
          <w:sz w:val="28"/>
        </w:rPr>
        <w:t xml:space="preserve"> к техническому творчеству путём организации его деятельности в процессе интеграции начального инженерно-технического конструирования и основ робототехники.</w:t>
      </w:r>
    </w:p>
    <w:p w:rsidR="004F2A83" w:rsidRPr="004F2A83" w:rsidRDefault="004F2A83" w:rsidP="004F2A83">
      <w:pPr>
        <w:rPr>
          <w:b/>
          <w:sz w:val="28"/>
        </w:rPr>
      </w:pPr>
      <w:r w:rsidRPr="004F2A83">
        <w:rPr>
          <w:b/>
          <w:sz w:val="28"/>
        </w:rPr>
        <w:t>Задачи:</w:t>
      </w:r>
    </w:p>
    <w:p w:rsidR="004F2A83" w:rsidRPr="004F2A83" w:rsidRDefault="004F2A83" w:rsidP="004F2A83">
      <w:pPr>
        <w:rPr>
          <w:i/>
          <w:sz w:val="28"/>
        </w:rPr>
      </w:pPr>
      <w:r w:rsidRPr="004F2A83">
        <w:rPr>
          <w:i/>
          <w:sz w:val="28"/>
        </w:rPr>
        <w:t>Обучающие: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>Дать первоначальные знания по устройствам робототехнических систем;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>Научить основным приемам сборки и программирования робототехнических систем;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>Сформировать технологические навыки конструирования и проектирования;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>Познакомить с правилами безопасной работы с материалом и инструментами, необходимыми при конструировании роботов;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 xml:space="preserve">Познакомить с основами программирования в компьютерной среде моделирования NXT 2.0 </w:t>
      </w:r>
      <w:proofErr w:type="spellStart"/>
      <w:r w:rsidRPr="004F2A83">
        <w:rPr>
          <w:sz w:val="28"/>
        </w:rPr>
        <w:t>Programming</w:t>
      </w:r>
      <w:proofErr w:type="spellEnd"/>
      <w:r w:rsidRPr="004F2A83">
        <w:rPr>
          <w:sz w:val="28"/>
        </w:rPr>
        <w:t xml:space="preserve"> </w:t>
      </w:r>
    </w:p>
    <w:p w:rsidR="004F2A83" w:rsidRPr="004F2A83" w:rsidRDefault="004F2A83" w:rsidP="00241F55">
      <w:pPr>
        <w:numPr>
          <w:ilvl w:val="0"/>
          <w:numId w:val="6"/>
        </w:numPr>
        <w:rPr>
          <w:sz w:val="28"/>
        </w:rPr>
      </w:pPr>
      <w:r w:rsidRPr="004F2A83">
        <w:rPr>
          <w:sz w:val="28"/>
        </w:rPr>
        <w:t xml:space="preserve">Формировать умение работать по предложенным инструкциям; </w:t>
      </w:r>
    </w:p>
    <w:p w:rsidR="004F2A83" w:rsidRPr="004F2A83" w:rsidRDefault="004F2A83" w:rsidP="00241F55">
      <w:pPr>
        <w:numPr>
          <w:ilvl w:val="0"/>
          <w:numId w:val="6"/>
        </w:numPr>
        <w:rPr>
          <w:b/>
          <w:sz w:val="28"/>
        </w:rPr>
      </w:pPr>
      <w:r w:rsidRPr="004F2A83">
        <w:rPr>
          <w:sz w:val="28"/>
        </w:rPr>
        <w:t>Формировать умение творчески подходить к решению задачи.</w:t>
      </w:r>
    </w:p>
    <w:p w:rsidR="004F2A83" w:rsidRPr="004F2A83" w:rsidRDefault="004F2A83" w:rsidP="004F2A83">
      <w:pPr>
        <w:rPr>
          <w:i/>
          <w:sz w:val="28"/>
        </w:rPr>
      </w:pPr>
      <w:r w:rsidRPr="004F2A83">
        <w:rPr>
          <w:i/>
          <w:sz w:val="28"/>
        </w:rPr>
        <w:lastRenderedPageBreak/>
        <w:t>Воспитывающие:</w:t>
      </w:r>
    </w:p>
    <w:p w:rsidR="004F2A83" w:rsidRPr="004F2A83" w:rsidRDefault="004F2A83" w:rsidP="00241F55">
      <w:pPr>
        <w:numPr>
          <w:ilvl w:val="0"/>
          <w:numId w:val="7"/>
        </w:numPr>
        <w:rPr>
          <w:i/>
          <w:sz w:val="28"/>
        </w:rPr>
      </w:pPr>
      <w:r w:rsidRPr="004F2A83">
        <w:rPr>
          <w:sz w:val="28"/>
        </w:rPr>
        <w:t>Воспитывать умение работать в коллективе.</w:t>
      </w:r>
    </w:p>
    <w:p w:rsidR="004F2A83" w:rsidRPr="004F2A83" w:rsidRDefault="004F2A83" w:rsidP="00241F55">
      <w:pPr>
        <w:numPr>
          <w:ilvl w:val="0"/>
          <w:numId w:val="7"/>
        </w:numPr>
        <w:rPr>
          <w:sz w:val="28"/>
        </w:rPr>
      </w:pPr>
      <w:r w:rsidRPr="004F2A83">
        <w:rPr>
          <w:sz w:val="28"/>
        </w:rPr>
        <w:t>Формировать умение работать в команде, эффективно распределять обязанности;</w:t>
      </w:r>
    </w:p>
    <w:p w:rsidR="004F2A83" w:rsidRPr="004F2A83" w:rsidRDefault="004F2A83" w:rsidP="004F2A83">
      <w:pPr>
        <w:rPr>
          <w:i/>
          <w:sz w:val="28"/>
        </w:rPr>
      </w:pPr>
      <w:r w:rsidRPr="004F2A83">
        <w:rPr>
          <w:i/>
          <w:sz w:val="28"/>
        </w:rPr>
        <w:t>Развивающие:</w:t>
      </w:r>
    </w:p>
    <w:p w:rsidR="004F2A83" w:rsidRPr="004F2A83" w:rsidRDefault="004F2A83" w:rsidP="00241F55">
      <w:pPr>
        <w:numPr>
          <w:ilvl w:val="3"/>
          <w:numId w:val="8"/>
        </w:numPr>
        <w:ind w:left="1418"/>
        <w:rPr>
          <w:sz w:val="28"/>
        </w:rPr>
      </w:pPr>
      <w:r w:rsidRPr="004F2A83">
        <w:rPr>
          <w:sz w:val="28"/>
        </w:rPr>
        <w:t>Развивать творческую инициативу и самостоятельность;</w:t>
      </w:r>
    </w:p>
    <w:p w:rsidR="004C1B5A" w:rsidRPr="004F2A83" w:rsidRDefault="004F2A83" w:rsidP="00241F55">
      <w:pPr>
        <w:numPr>
          <w:ilvl w:val="2"/>
          <w:numId w:val="8"/>
        </w:numPr>
        <w:ind w:left="1418"/>
        <w:rPr>
          <w:b/>
          <w:sz w:val="32"/>
          <w:szCs w:val="28"/>
        </w:rPr>
      </w:pPr>
      <w:r w:rsidRPr="004F2A83">
        <w:rPr>
          <w:sz w:val="28"/>
        </w:rPr>
        <w:t>Развивать психофизиологические качества обучающихся (память, внимание, способность логически мыслить, анализировать, концентрировать внимание на главном).</w:t>
      </w:r>
    </w:p>
    <w:p w:rsidR="004C1B5A" w:rsidRPr="007F69DE" w:rsidRDefault="004C1B5A" w:rsidP="00B825C5">
      <w:pPr>
        <w:pStyle w:val="2"/>
        <w:rPr>
          <w:rFonts w:ascii="Times New Roman" w:hAnsi="Times New Roman" w:cs="Times New Roman"/>
          <w:i w:val="0"/>
        </w:rPr>
      </w:pPr>
      <w:bookmarkStart w:id="4" w:name="_Toc341125021"/>
      <w:r w:rsidRPr="007F69DE">
        <w:rPr>
          <w:rFonts w:ascii="Times New Roman" w:hAnsi="Times New Roman" w:cs="Times New Roman"/>
          <w:i w:val="0"/>
        </w:rPr>
        <w:t>Организационные условия работы по программе</w:t>
      </w:r>
      <w:r w:rsidR="00DB2EE5" w:rsidRPr="007F69DE">
        <w:rPr>
          <w:rFonts w:ascii="Times New Roman" w:hAnsi="Times New Roman" w:cs="Times New Roman"/>
          <w:i w:val="0"/>
        </w:rPr>
        <w:t>.</w:t>
      </w:r>
      <w:bookmarkEnd w:id="4"/>
    </w:p>
    <w:p w:rsidR="003D2E3C" w:rsidRPr="007F69DE" w:rsidRDefault="004C1B5A" w:rsidP="00384567">
      <w:pPr>
        <w:rPr>
          <w:sz w:val="28"/>
          <w:szCs w:val="28"/>
        </w:rPr>
      </w:pPr>
      <w:r w:rsidRPr="007F69DE">
        <w:rPr>
          <w:sz w:val="28"/>
          <w:szCs w:val="28"/>
        </w:rPr>
        <w:t>Для реализации программы на уроке должны быть наборы конструктора</w:t>
      </w:r>
      <w:r w:rsidR="008E6933" w:rsidRPr="007F69DE">
        <w:rPr>
          <w:sz w:val="28"/>
          <w:szCs w:val="28"/>
        </w:rPr>
        <w:t xml:space="preserve"> </w:t>
      </w:r>
      <w:r w:rsidR="008E6933" w:rsidRPr="007F69DE">
        <w:rPr>
          <w:sz w:val="28"/>
          <w:szCs w:val="28"/>
          <w:lang w:val="en-US"/>
        </w:rPr>
        <w:t>LEGO</w:t>
      </w:r>
      <w:r w:rsidR="008E6933" w:rsidRPr="007F69DE">
        <w:rPr>
          <w:sz w:val="28"/>
          <w:szCs w:val="28"/>
        </w:rPr>
        <w:t xml:space="preserve"> </w:t>
      </w:r>
      <w:proofErr w:type="spellStart"/>
      <w:r w:rsidR="008E6933" w:rsidRPr="007F69DE">
        <w:rPr>
          <w:sz w:val="28"/>
          <w:szCs w:val="28"/>
          <w:lang w:val="en-US"/>
        </w:rPr>
        <w:t>Mindstorms</w:t>
      </w:r>
      <w:proofErr w:type="spellEnd"/>
      <w:r w:rsidR="008E6933" w:rsidRPr="007F69DE">
        <w:rPr>
          <w:sz w:val="28"/>
          <w:szCs w:val="28"/>
        </w:rPr>
        <w:t xml:space="preserve"> </w:t>
      </w:r>
      <w:r w:rsidR="008E6933" w:rsidRPr="007F69DE">
        <w:rPr>
          <w:sz w:val="28"/>
          <w:szCs w:val="28"/>
          <w:lang w:val="en-US"/>
        </w:rPr>
        <w:t>NXT</w:t>
      </w:r>
      <w:r w:rsidR="00893CA8" w:rsidRPr="007F69DE">
        <w:rPr>
          <w:sz w:val="28"/>
          <w:szCs w:val="28"/>
        </w:rPr>
        <w:t xml:space="preserve">, </w:t>
      </w:r>
      <w:r w:rsidR="00D010FD" w:rsidRPr="007F69DE">
        <w:rPr>
          <w:sz w:val="28"/>
          <w:szCs w:val="28"/>
        </w:rPr>
        <w:t>АРМ учителя</w:t>
      </w:r>
      <w:r w:rsidR="00C1425F" w:rsidRPr="007F69DE">
        <w:rPr>
          <w:sz w:val="28"/>
          <w:szCs w:val="28"/>
        </w:rPr>
        <w:t>, набор полей для соревнований</w:t>
      </w:r>
      <w:r w:rsidR="00E2369A" w:rsidRPr="007F69DE">
        <w:rPr>
          <w:sz w:val="28"/>
          <w:szCs w:val="28"/>
        </w:rPr>
        <w:t xml:space="preserve">, </w:t>
      </w:r>
      <w:r w:rsidR="003D2E3C" w:rsidRPr="007F69DE">
        <w:rPr>
          <w:sz w:val="28"/>
          <w:szCs w:val="28"/>
        </w:rPr>
        <w:t xml:space="preserve">Аккумуляторные батарейки (6 шт.) </w:t>
      </w:r>
      <w:r w:rsidR="00384567" w:rsidRPr="007F69DE">
        <w:rPr>
          <w:sz w:val="28"/>
          <w:szCs w:val="28"/>
        </w:rPr>
        <w:t xml:space="preserve">размер АА, </w:t>
      </w:r>
      <w:proofErr w:type="spellStart"/>
      <w:r w:rsidR="003D2E3C" w:rsidRPr="007F69DE">
        <w:rPr>
          <w:sz w:val="28"/>
          <w:szCs w:val="28"/>
        </w:rPr>
        <w:t>Ni-Mh</w:t>
      </w:r>
      <w:proofErr w:type="spellEnd"/>
      <w:r w:rsidR="003D2E3C" w:rsidRPr="007F69DE">
        <w:rPr>
          <w:sz w:val="28"/>
          <w:szCs w:val="28"/>
        </w:rPr>
        <w:t xml:space="preserve"> (никель-магниевые)</w:t>
      </w:r>
      <w:r w:rsidR="00DC35D2" w:rsidRPr="007F69DE">
        <w:rPr>
          <w:sz w:val="28"/>
          <w:szCs w:val="28"/>
        </w:rPr>
        <w:t>.</w:t>
      </w:r>
    </w:p>
    <w:p w:rsidR="00A700B9" w:rsidRDefault="00D010FD" w:rsidP="007F69DE">
      <w:pPr>
        <w:ind w:firstLine="227"/>
        <w:rPr>
          <w:sz w:val="28"/>
          <w:szCs w:val="28"/>
        </w:rPr>
      </w:pPr>
      <w:r w:rsidRPr="007F69DE">
        <w:rPr>
          <w:sz w:val="28"/>
          <w:szCs w:val="28"/>
        </w:rPr>
        <w:t>Программа рассчитана на возрастную категорию детей от 1</w:t>
      </w:r>
      <w:r w:rsidR="008E6933" w:rsidRPr="007F69DE">
        <w:rPr>
          <w:sz w:val="28"/>
          <w:szCs w:val="28"/>
        </w:rPr>
        <w:t>2</w:t>
      </w:r>
      <w:r w:rsidRPr="007F69DE">
        <w:rPr>
          <w:sz w:val="28"/>
          <w:szCs w:val="28"/>
        </w:rPr>
        <w:t xml:space="preserve"> до 1</w:t>
      </w:r>
      <w:r w:rsidR="007F69DE">
        <w:rPr>
          <w:sz w:val="28"/>
          <w:szCs w:val="28"/>
        </w:rPr>
        <w:t>3</w:t>
      </w:r>
      <w:r w:rsidRPr="007F69DE">
        <w:rPr>
          <w:sz w:val="28"/>
          <w:szCs w:val="28"/>
        </w:rPr>
        <w:t xml:space="preserve"> лет,</w:t>
      </w:r>
      <w:r w:rsidR="007F69DE">
        <w:rPr>
          <w:sz w:val="28"/>
          <w:szCs w:val="28"/>
        </w:rPr>
        <w:t xml:space="preserve"> на 15 </w:t>
      </w:r>
      <w:proofErr w:type="gramStart"/>
      <w:r w:rsidR="007F69DE">
        <w:rPr>
          <w:sz w:val="28"/>
          <w:szCs w:val="28"/>
        </w:rPr>
        <w:t>часов</w:t>
      </w:r>
      <w:r w:rsidRPr="007F69DE">
        <w:rPr>
          <w:sz w:val="28"/>
          <w:szCs w:val="28"/>
        </w:rPr>
        <w:t xml:space="preserve">  программного</w:t>
      </w:r>
      <w:proofErr w:type="gramEnd"/>
      <w:r w:rsidRPr="007F69DE">
        <w:rPr>
          <w:sz w:val="28"/>
          <w:szCs w:val="28"/>
        </w:rPr>
        <w:t xml:space="preserve"> материала  по </w:t>
      </w:r>
      <w:r w:rsidR="007F69DE">
        <w:rPr>
          <w:sz w:val="28"/>
          <w:szCs w:val="28"/>
        </w:rPr>
        <w:t>1</w:t>
      </w:r>
      <w:r w:rsidRPr="007F69DE">
        <w:rPr>
          <w:sz w:val="28"/>
          <w:szCs w:val="28"/>
        </w:rPr>
        <w:t xml:space="preserve"> час</w:t>
      </w:r>
      <w:r w:rsidR="007F69DE">
        <w:rPr>
          <w:sz w:val="28"/>
          <w:szCs w:val="28"/>
        </w:rPr>
        <w:t>у</w:t>
      </w:r>
      <w:r w:rsidRPr="007F69DE">
        <w:rPr>
          <w:sz w:val="28"/>
          <w:szCs w:val="28"/>
        </w:rPr>
        <w:t xml:space="preserve"> в неделю</w:t>
      </w:r>
      <w:r w:rsidR="00274D07" w:rsidRPr="007F69DE">
        <w:rPr>
          <w:sz w:val="28"/>
          <w:szCs w:val="28"/>
        </w:rPr>
        <w:t xml:space="preserve">. </w:t>
      </w:r>
    </w:p>
    <w:p w:rsidR="004F2A83" w:rsidRDefault="004F2A83" w:rsidP="007F69DE">
      <w:pPr>
        <w:ind w:firstLine="227"/>
        <w:rPr>
          <w:sz w:val="28"/>
          <w:szCs w:val="28"/>
        </w:rPr>
      </w:pPr>
    </w:p>
    <w:p w:rsidR="004F2A83" w:rsidRPr="004F2A83" w:rsidRDefault="004F2A83" w:rsidP="007F69DE">
      <w:pPr>
        <w:ind w:firstLine="227"/>
        <w:rPr>
          <w:b/>
          <w:sz w:val="28"/>
          <w:szCs w:val="28"/>
        </w:rPr>
      </w:pPr>
      <w:r w:rsidRPr="004F2A83">
        <w:rPr>
          <w:b/>
          <w:sz w:val="28"/>
          <w:szCs w:val="28"/>
        </w:rPr>
        <w:t>Формы занятий</w:t>
      </w:r>
    </w:p>
    <w:p w:rsidR="004F2A83" w:rsidRPr="004F2A83" w:rsidRDefault="004F2A83" w:rsidP="00241F55">
      <w:pPr>
        <w:numPr>
          <w:ilvl w:val="3"/>
          <w:numId w:val="8"/>
        </w:numPr>
        <w:ind w:left="567"/>
        <w:rPr>
          <w:sz w:val="28"/>
        </w:rPr>
      </w:pPr>
      <w:r w:rsidRPr="004F2A83">
        <w:rPr>
          <w:sz w:val="28"/>
        </w:rPr>
        <w:t>Занятия теоретического характера</w:t>
      </w:r>
    </w:p>
    <w:p w:rsidR="004F2A83" w:rsidRPr="004F2A83" w:rsidRDefault="004F2A83" w:rsidP="00241F55">
      <w:pPr>
        <w:numPr>
          <w:ilvl w:val="3"/>
          <w:numId w:val="8"/>
        </w:numPr>
        <w:ind w:left="567"/>
        <w:rPr>
          <w:sz w:val="28"/>
        </w:rPr>
      </w:pPr>
      <w:r w:rsidRPr="004F2A83">
        <w:rPr>
          <w:sz w:val="28"/>
        </w:rPr>
        <w:t>Занятия практического характера</w:t>
      </w:r>
    </w:p>
    <w:p w:rsidR="004F2A83" w:rsidRPr="004F2A83" w:rsidRDefault="004F2A83" w:rsidP="00241F55">
      <w:pPr>
        <w:numPr>
          <w:ilvl w:val="3"/>
          <w:numId w:val="8"/>
        </w:numPr>
        <w:ind w:left="567"/>
        <w:rPr>
          <w:sz w:val="28"/>
        </w:rPr>
      </w:pPr>
      <w:r w:rsidRPr="004F2A83">
        <w:rPr>
          <w:sz w:val="28"/>
        </w:rPr>
        <w:t>Проведение творческих практических работ</w:t>
      </w:r>
    </w:p>
    <w:p w:rsidR="004F2A83" w:rsidRPr="004F2A83" w:rsidRDefault="004F2A83" w:rsidP="00241F55">
      <w:pPr>
        <w:numPr>
          <w:ilvl w:val="3"/>
          <w:numId w:val="8"/>
        </w:numPr>
        <w:ind w:left="567"/>
        <w:rPr>
          <w:sz w:val="28"/>
        </w:rPr>
      </w:pPr>
      <w:r w:rsidRPr="004F2A83">
        <w:rPr>
          <w:sz w:val="28"/>
        </w:rPr>
        <w:t>Работа над проектом</w:t>
      </w:r>
    </w:p>
    <w:p w:rsidR="004F2A83" w:rsidRDefault="004F2A83" w:rsidP="007F69DE">
      <w:pPr>
        <w:ind w:firstLine="227"/>
        <w:rPr>
          <w:sz w:val="28"/>
          <w:szCs w:val="28"/>
        </w:rPr>
      </w:pPr>
    </w:p>
    <w:p w:rsidR="004F2A83" w:rsidRDefault="004F2A83" w:rsidP="004F2A83">
      <w:pPr>
        <w:ind w:firstLine="227"/>
        <w:rPr>
          <w:b/>
          <w:sz w:val="28"/>
          <w:szCs w:val="28"/>
        </w:rPr>
      </w:pPr>
      <w:r w:rsidRPr="004F2A83">
        <w:rPr>
          <w:b/>
          <w:sz w:val="28"/>
          <w:szCs w:val="28"/>
        </w:rPr>
        <w:t>Ожидаемые результаты</w:t>
      </w:r>
    </w:p>
    <w:p w:rsidR="004F2A83" w:rsidRPr="004F2A83" w:rsidRDefault="004F2A83" w:rsidP="004F2A83">
      <w:pPr>
        <w:ind w:firstLine="227"/>
        <w:rPr>
          <w:b/>
          <w:sz w:val="28"/>
          <w:szCs w:val="28"/>
        </w:rPr>
      </w:pPr>
    </w:p>
    <w:p w:rsidR="004F2A83" w:rsidRPr="004F2A83" w:rsidRDefault="004F2A83" w:rsidP="004F2A83">
      <w:pPr>
        <w:rPr>
          <w:b/>
          <w:sz w:val="28"/>
          <w:szCs w:val="28"/>
        </w:rPr>
      </w:pPr>
      <w:r w:rsidRPr="004F2A83">
        <w:rPr>
          <w:b/>
          <w:sz w:val="28"/>
          <w:szCs w:val="28"/>
        </w:rPr>
        <w:t xml:space="preserve">Личностные результаты </w:t>
      </w:r>
    </w:p>
    <w:p w:rsidR="004F2A83" w:rsidRPr="004F2A83" w:rsidRDefault="004F2A83" w:rsidP="00241F55">
      <w:pPr>
        <w:pStyle w:val="afe"/>
        <w:numPr>
          <w:ilvl w:val="0"/>
          <w:numId w:val="9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развитие любознательности, сообразительности при выполнении разнообразных заданий проблемного и эвристического характера; </w:t>
      </w:r>
    </w:p>
    <w:p w:rsidR="004F2A83" w:rsidRPr="004F2A83" w:rsidRDefault="004F2A83" w:rsidP="00241F55">
      <w:pPr>
        <w:pStyle w:val="afe"/>
        <w:numPr>
          <w:ilvl w:val="0"/>
          <w:numId w:val="9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начало профессионального самоопределения, ознакомление с миром профессий, связанных с робототехникой. </w:t>
      </w:r>
    </w:p>
    <w:p w:rsidR="004F2A83" w:rsidRPr="004F2A83" w:rsidRDefault="004F2A83" w:rsidP="004F2A83">
      <w:pPr>
        <w:ind w:left="-43"/>
        <w:rPr>
          <w:sz w:val="28"/>
          <w:szCs w:val="28"/>
        </w:rPr>
      </w:pPr>
      <w:r w:rsidRPr="004F2A83">
        <w:rPr>
          <w:i/>
          <w:sz w:val="28"/>
          <w:szCs w:val="28"/>
        </w:rPr>
        <w:t>Познавательные УУД:</w:t>
      </w:r>
      <w:r w:rsidRPr="004F2A83">
        <w:rPr>
          <w:sz w:val="28"/>
          <w:szCs w:val="28"/>
        </w:rPr>
        <w:t xml:space="preserve"> </w:t>
      </w:r>
    </w:p>
    <w:p w:rsidR="004F2A83" w:rsidRPr="004F2A83" w:rsidRDefault="004F2A83" w:rsidP="00241F55">
      <w:pPr>
        <w:pStyle w:val="afe"/>
        <w:numPr>
          <w:ilvl w:val="0"/>
          <w:numId w:val="10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осуществлять поиск информации в индивидуальных информационных архивах учащегося, информационной среде образовательного учреждения, в федеральных хранилищах информационных образовательных ресурсов; </w:t>
      </w:r>
    </w:p>
    <w:p w:rsidR="004F2A83" w:rsidRPr="004F2A83" w:rsidRDefault="004F2A83" w:rsidP="00241F55">
      <w:pPr>
        <w:pStyle w:val="afe"/>
        <w:numPr>
          <w:ilvl w:val="0"/>
          <w:numId w:val="10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использовать средства информационных и коммуникационных технологий для решения коммуникативных, познавательных и творческих задач; </w:t>
      </w:r>
    </w:p>
    <w:p w:rsidR="004F2A83" w:rsidRPr="004F2A83" w:rsidRDefault="004F2A83" w:rsidP="00241F55">
      <w:pPr>
        <w:pStyle w:val="afe"/>
        <w:numPr>
          <w:ilvl w:val="0"/>
          <w:numId w:val="10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ориентироваться на разнообразие способов решения задач; </w:t>
      </w:r>
    </w:p>
    <w:p w:rsidR="004F2A83" w:rsidRPr="004F2A83" w:rsidRDefault="004F2A83" w:rsidP="00241F55">
      <w:pPr>
        <w:pStyle w:val="afe"/>
        <w:numPr>
          <w:ilvl w:val="0"/>
          <w:numId w:val="10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осуществлять анализ объектов с выделением существенных и несущественных признаков; </w:t>
      </w:r>
    </w:p>
    <w:p w:rsidR="004F2A83" w:rsidRPr="004F2A83" w:rsidRDefault="004F2A83" w:rsidP="004F2A83">
      <w:pPr>
        <w:rPr>
          <w:i/>
          <w:sz w:val="28"/>
          <w:szCs w:val="28"/>
        </w:rPr>
      </w:pPr>
      <w:r w:rsidRPr="004F2A83">
        <w:rPr>
          <w:i/>
          <w:sz w:val="28"/>
          <w:szCs w:val="28"/>
        </w:rPr>
        <w:t xml:space="preserve">Коммуникативные УУД: </w:t>
      </w:r>
    </w:p>
    <w:p w:rsidR="004F2A83" w:rsidRPr="004F2A83" w:rsidRDefault="004F2A83" w:rsidP="00241F55">
      <w:pPr>
        <w:pStyle w:val="afe"/>
        <w:numPr>
          <w:ilvl w:val="0"/>
          <w:numId w:val="11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аргументировать свою точку зрения на выбор оснований и критериев при выделении признаков, сравнении и классификации объектов; </w:t>
      </w:r>
    </w:p>
    <w:p w:rsidR="004F2A83" w:rsidRPr="004F2A83" w:rsidRDefault="004F2A83" w:rsidP="00241F55">
      <w:pPr>
        <w:pStyle w:val="afe"/>
        <w:numPr>
          <w:ilvl w:val="0"/>
          <w:numId w:val="11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выслушивать собеседника и вести диалог; </w:t>
      </w:r>
    </w:p>
    <w:p w:rsidR="004F2A83" w:rsidRPr="004F2A83" w:rsidRDefault="004F2A83" w:rsidP="00241F55">
      <w:pPr>
        <w:pStyle w:val="afe"/>
        <w:numPr>
          <w:ilvl w:val="0"/>
          <w:numId w:val="11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lastRenderedPageBreak/>
        <w:t xml:space="preserve">признавать возможность существования различных точек зрения и права каждого иметь свою; </w:t>
      </w:r>
    </w:p>
    <w:p w:rsidR="004F2A83" w:rsidRPr="004F2A83" w:rsidRDefault="004F2A83" w:rsidP="00241F55">
      <w:pPr>
        <w:pStyle w:val="afe"/>
        <w:numPr>
          <w:ilvl w:val="0"/>
          <w:numId w:val="11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владеть монологической и диалогической формами речи </w:t>
      </w:r>
      <w:r w:rsidRPr="004F2A83">
        <w:rPr>
          <w:b/>
          <w:sz w:val="28"/>
          <w:szCs w:val="28"/>
        </w:rPr>
        <w:t>Предметные результаты</w:t>
      </w:r>
      <w:r w:rsidRPr="004F2A83">
        <w:rPr>
          <w:sz w:val="28"/>
          <w:szCs w:val="28"/>
        </w:rPr>
        <w:t xml:space="preserve"> </w:t>
      </w:r>
    </w:p>
    <w:p w:rsidR="004F2A83" w:rsidRPr="004F2A83" w:rsidRDefault="004F2A83" w:rsidP="004F2A83">
      <w:pPr>
        <w:rPr>
          <w:sz w:val="28"/>
          <w:szCs w:val="28"/>
        </w:rPr>
      </w:pPr>
      <w:r w:rsidRPr="004F2A83">
        <w:rPr>
          <w:sz w:val="28"/>
          <w:szCs w:val="28"/>
        </w:rPr>
        <w:t xml:space="preserve">По окончании обучения учащиеся должны </w:t>
      </w:r>
      <w:r w:rsidRPr="004F2A83">
        <w:rPr>
          <w:b/>
          <w:sz w:val="28"/>
          <w:szCs w:val="28"/>
        </w:rPr>
        <w:t>знать</w:t>
      </w:r>
      <w:r w:rsidRPr="004F2A83">
        <w:rPr>
          <w:sz w:val="28"/>
          <w:szCs w:val="28"/>
        </w:rPr>
        <w:t xml:space="preserve">: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основные компоненты конструкторов ЛЕГО;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конструктивные особенности различных моделей, сооружений и механизмов;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компьютерную среду, включающую в себя графический язык программирования;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виды подвижных и неподвижных соединений в конструкторе;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конструктивные особенности различных роботов;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как передавать программы EV3;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как использовать созданные программы;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приемы и опыт конструирования с использованием специальных элементов, и других объектов и т.д.; </w:t>
      </w:r>
    </w:p>
    <w:p w:rsidR="004F2A83" w:rsidRPr="004F2A83" w:rsidRDefault="004F2A83" w:rsidP="004F2A83">
      <w:pPr>
        <w:ind w:left="-43"/>
        <w:rPr>
          <w:b/>
          <w:sz w:val="28"/>
          <w:szCs w:val="28"/>
        </w:rPr>
      </w:pPr>
      <w:r w:rsidRPr="004F2A83">
        <w:rPr>
          <w:b/>
          <w:sz w:val="28"/>
          <w:szCs w:val="28"/>
        </w:rPr>
        <w:t xml:space="preserve">уметь: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использовать основные алгоритмические конструкции для решения задач;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конструировать различные модели; использовать созданные программы; </w:t>
      </w:r>
    </w:p>
    <w:p w:rsidR="004F2A83" w:rsidRPr="004F2A83" w:rsidRDefault="004F2A83" w:rsidP="00241F55">
      <w:pPr>
        <w:pStyle w:val="afe"/>
        <w:numPr>
          <w:ilvl w:val="0"/>
          <w:numId w:val="12"/>
        </w:numPr>
        <w:spacing w:after="200"/>
        <w:ind w:left="317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применять полученные знания в практической деятельности; </w:t>
      </w:r>
    </w:p>
    <w:p w:rsidR="004F2A83" w:rsidRPr="004F2A83" w:rsidRDefault="004F2A83" w:rsidP="004F2A83">
      <w:pPr>
        <w:ind w:left="-43"/>
        <w:rPr>
          <w:b/>
          <w:sz w:val="28"/>
          <w:szCs w:val="28"/>
        </w:rPr>
      </w:pPr>
      <w:r w:rsidRPr="004F2A83">
        <w:rPr>
          <w:b/>
          <w:sz w:val="28"/>
          <w:szCs w:val="28"/>
        </w:rPr>
        <w:t xml:space="preserve">владеть: </w:t>
      </w:r>
    </w:p>
    <w:p w:rsidR="004F2A83" w:rsidRDefault="004F2A83" w:rsidP="00241F55">
      <w:pPr>
        <w:pStyle w:val="afe"/>
        <w:numPr>
          <w:ilvl w:val="0"/>
          <w:numId w:val="12"/>
        </w:numPr>
        <w:spacing w:after="200"/>
        <w:ind w:left="-142" w:firstLine="142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навыками работы с роботами; </w:t>
      </w:r>
    </w:p>
    <w:p w:rsidR="004F2A83" w:rsidRDefault="004F2A83" w:rsidP="00241F55">
      <w:pPr>
        <w:pStyle w:val="afe"/>
        <w:numPr>
          <w:ilvl w:val="0"/>
          <w:numId w:val="12"/>
        </w:numPr>
        <w:spacing w:after="200"/>
        <w:ind w:left="-142" w:firstLine="142"/>
        <w:contextualSpacing/>
        <w:rPr>
          <w:sz w:val="28"/>
          <w:szCs w:val="28"/>
        </w:rPr>
      </w:pPr>
      <w:r w:rsidRPr="004F2A83">
        <w:rPr>
          <w:sz w:val="28"/>
          <w:szCs w:val="28"/>
        </w:rPr>
        <w:t xml:space="preserve">навыками работы в среде </w:t>
      </w:r>
      <w:proofErr w:type="spellStart"/>
      <w:r w:rsidRPr="004F2A83">
        <w:rPr>
          <w:sz w:val="28"/>
          <w:szCs w:val="28"/>
        </w:rPr>
        <w:t>Lego</w:t>
      </w:r>
      <w:proofErr w:type="spellEnd"/>
      <w:r w:rsidRPr="004F2A83">
        <w:rPr>
          <w:sz w:val="28"/>
          <w:szCs w:val="28"/>
        </w:rPr>
        <w:t xml:space="preserve"> </w:t>
      </w:r>
      <w:proofErr w:type="spellStart"/>
      <w:r w:rsidRPr="004F2A83">
        <w:rPr>
          <w:sz w:val="28"/>
          <w:szCs w:val="28"/>
        </w:rPr>
        <w:t>Mindstorms</w:t>
      </w:r>
      <w:proofErr w:type="spellEnd"/>
    </w:p>
    <w:p w:rsidR="004F2A83" w:rsidRDefault="004F2A83" w:rsidP="004F2A83">
      <w:pPr>
        <w:pStyle w:val="afe"/>
        <w:spacing w:after="200"/>
        <w:contextualSpacing/>
        <w:rPr>
          <w:sz w:val="28"/>
          <w:szCs w:val="28"/>
        </w:rPr>
      </w:pPr>
    </w:p>
    <w:p w:rsidR="004F2A83" w:rsidRPr="00ED1097" w:rsidRDefault="00ED1097" w:rsidP="00ED1097">
      <w:pPr>
        <w:pStyle w:val="afe"/>
        <w:spacing w:after="200"/>
        <w:ind w:left="0" w:firstLine="0"/>
        <w:contextualSpacing/>
        <w:rPr>
          <w:b/>
          <w:sz w:val="28"/>
          <w:szCs w:val="28"/>
        </w:rPr>
      </w:pPr>
      <w:r w:rsidRPr="00ED1097">
        <w:rPr>
          <w:b/>
          <w:sz w:val="28"/>
          <w:szCs w:val="28"/>
        </w:rPr>
        <w:t>Формы оценки результата</w:t>
      </w:r>
    </w:p>
    <w:p w:rsidR="00ED1097" w:rsidRPr="00ED1097" w:rsidRDefault="00ED1097" w:rsidP="00241F55">
      <w:pPr>
        <w:numPr>
          <w:ilvl w:val="0"/>
          <w:numId w:val="13"/>
        </w:numPr>
        <w:ind w:left="284" w:hanging="357"/>
        <w:rPr>
          <w:sz w:val="28"/>
        </w:rPr>
      </w:pPr>
      <w:r w:rsidRPr="00ED1097">
        <w:rPr>
          <w:sz w:val="28"/>
        </w:rPr>
        <w:t>наблюдение в ходе обучения с фиксацией результата (начисление баллов);</w:t>
      </w:r>
    </w:p>
    <w:p w:rsidR="00ED1097" w:rsidRPr="00ED1097" w:rsidRDefault="00ED1097" w:rsidP="00241F55">
      <w:pPr>
        <w:numPr>
          <w:ilvl w:val="0"/>
          <w:numId w:val="13"/>
        </w:numPr>
        <w:ind w:left="284" w:hanging="357"/>
        <w:rPr>
          <w:sz w:val="28"/>
        </w:rPr>
      </w:pPr>
      <w:r w:rsidRPr="00ED1097">
        <w:rPr>
          <w:sz w:val="28"/>
        </w:rPr>
        <w:t>анализ, обобщение и обсуждение результатов обучения;</w:t>
      </w:r>
    </w:p>
    <w:p w:rsidR="00ED1097" w:rsidRPr="00ED1097" w:rsidRDefault="00ED1097" w:rsidP="00241F55">
      <w:pPr>
        <w:numPr>
          <w:ilvl w:val="0"/>
          <w:numId w:val="13"/>
        </w:numPr>
        <w:ind w:left="284" w:hanging="357"/>
        <w:rPr>
          <w:sz w:val="28"/>
        </w:rPr>
      </w:pPr>
      <w:r w:rsidRPr="00ED1097">
        <w:rPr>
          <w:sz w:val="28"/>
        </w:rPr>
        <w:t>проведение открытых занятий с их последующим обсуждением;</w:t>
      </w:r>
    </w:p>
    <w:p w:rsidR="00ED1097" w:rsidRPr="00ED1097" w:rsidRDefault="00ED1097" w:rsidP="00241F55">
      <w:pPr>
        <w:numPr>
          <w:ilvl w:val="0"/>
          <w:numId w:val="13"/>
        </w:numPr>
        <w:ind w:left="284" w:hanging="357"/>
        <w:rPr>
          <w:sz w:val="28"/>
        </w:rPr>
      </w:pPr>
      <w:r w:rsidRPr="00ED1097">
        <w:rPr>
          <w:sz w:val="28"/>
        </w:rPr>
        <w:t>участие в проектной деятельности школы, района;</w:t>
      </w:r>
    </w:p>
    <w:p w:rsidR="00ED1097" w:rsidRPr="00ED1097" w:rsidRDefault="00ED1097" w:rsidP="00241F55">
      <w:pPr>
        <w:numPr>
          <w:ilvl w:val="0"/>
          <w:numId w:val="13"/>
        </w:numPr>
        <w:ind w:left="284" w:hanging="357"/>
        <w:rPr>
          <w:sz w:val="28"/>
        </w:rPr>
      </w:pPr>
      <w:r w:rsidRPr="00ED1097">
        <w:rPr>
          <w:sz w:val="28"/>
        </w:rPr>
        <w:t>участие в соревнованиях муниципального, регионального уровней;</w:t>
      </w:r>
    </w:p>
    <w:p w:rsidR="00ED1097" w:rsidRPr="00ED1097" w:rsidRDefault="00ED1097" w:rsidP="00241F55">
      <w:pPr>
        <w:pStyle w:val="afe"/>
        <w:numPr>
          <w:ilvl w:val="0"/>
          <w:numId w:val="13"/>
        </w:numPr>
        <w:ind w:left="284" w:hanging="357"/>
        <w:contextualSpacing/>
        <w:rPr>
          <w:sz w:val="32"/>
          <w:szCs w:val="28"/>
        </w:rPr>
      </w:pPr>
      <w:r w:rsidRPr="00ED1097">
        <w:rPr>
          <w:sz w:val="28"/>
        </w:rPr>
        <w:t>оценка выполненных практических работ, проектов.</w:t>
      </w:r>
    </w:p>
    <w:p w:rsidR="00A077B3" w:rsidRPr="007F69DE" w:rsidRDefault="004F2A83" w:rsidP="00ED109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5" w:name="_Toc341125023"/>
      <w:proofErr w:type="spellStart"/>
      <w:r w:rsidR="00A077B3" w:rsidRPr="007F69DE">
        <w:rPr>
          <w:b/>
          <w:sz w:val="28"/>
          <w:szCs w:val="28"/>
        </w:rPr>
        <w:lastRenderedPageBreak/>
        <w:t>Учебно</w:t>
      </w:r>
      <w:proofErr w:type="spellEnd"/>
      <w:r w:rsidR="00A077B3" w:rsidRPr="007F69DE">
        <w:rPr>
          <w:b/>
          <w:sz w:val="28"/>
          <w:szCs w:val="28"/>
        </w:rPr>
        <w:t>–тематический план программы</w:t>
      </w:r>
      <w:bookmarkEnd w:id="5"/>
    </w:p>
    <w:p w:rsidR="00482324" w:rsidRPr="007F69DE" w:rsidRDefault="00ED1097" w:rsidP="00482324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1 час в неделю, всего 15 часов</w:t>
      </w:r>
    </w:p>
    <w:p w:rsidR="00482324" w:rsidRPr="007F69DE" w:rsidRDefault="00482324" w:rsidP="00482324">
      <w:pPr>
        <w:ind w:firstLine="0"/>
        <w:jc w:val="center"/>
        <w:rPr>
          <w:b/>
          <w:sz w:val="28"/>
          <w:szCs w:val="28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877"/>
        <w:gridCol w:w="1707"/>
        <w:gridCol w:w="2066"/>
        <w:gridCol w:w="2003"/>
      </w:tblGrid>
      <w:tr w:rsidR="00ED1097" w:rsidRPr="007F69DE" w:rsidTr="00ED1097">
        <w:trPr>
          <w:trHeight w:val="480"/>
          <w:jc w:val="center"/>
        </w:trPr>
        <w:tc>
          <w:tcPr>
            <w:tcW w:w="484" w:type="dxa"/>
            <w:vMerge w:val="restart"/>
          </w:tcPr>
          <w:p w:rsidR="00ED1097" w:rsidRPr="007F69DE" w:rsidRDefault="00ED1097" w:rsidP="002B5597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№</w:t>
            </w:r>
          </w:p>
        </w:tc>
        <w:tc>
          <w:tcPr>
            <w:tcW w:w="3877" w:type="dxa"/>
            <w:vMerge w:val="restart"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F69DE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707" w:type="dxa"/>
            <w:vMerge w:val="restart"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F69DE">
              <w:rPr>
                <w:b/>
                <w:sz w:val="28"/>
                <w:szCs w:val="28"/>
              </w:rPr>
              <w:t>Общее количество часов</w:t>
            </w:r>
          </w:p>
        </w:tc>
        <w:tc>
          <w:tcPr>
            <w:tcW w:w="4069" w:type="dxa"/>
            <w:gridSpan w:val="2"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7F69DE">
              <w:rPr>
                <w:b/>
                <w:sz w:val="28"/>
                <w:szCs w:val="28"/>
              </w:rPr>
              <w:t>Количество занятий</w:t>
            </w:r>
          </w:p>
        </w:tc>
      </w:tr>
      <w:tr w:rsidR="00ED1097" w:rsidRPr="007F69DE" w:rsidTr="00ED1097">
        <w:trPr>
          <w:trHeight w:val="480"/>
          <w:jc w:val="center"/>
        </w:trPr>
        <w:tc>
          <w:tcPr>
            <w:tcW w:w="484" w:type="dxa"/>
            <w:vMerge/>
          </w:tcPr>
          <w:p w:rsidR="00ED1097" w:rsidRPr="007F69DE" w:rsidRDefault="00ED1097" w:rsidP="002B5597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3877" w:type="dxa"/>
            <w:vMerge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vMerge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практических</w:t>
            </w:r>
          </w:p>
        </w:tc>
      </w:tr>
      <w:tr w:rsidR="00ED1097" w:rsidRPr="007F69DE" w:rsidTr="00ED1097">
        <w:trPr>
          <w:trHeight w:val="1717"/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E2369A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1. Техника безопасности при работе. Знакомство с </w:t>
            </w:r>
            <w:proofErr w:type="gramStart"/>
            <w:r w:rsidRPr="007F69DE">
              <w:rPr>
                <w:sz w:val="28"/>
                <w:szCs w:val="28"/>
              </w:rPr>
              <w:t>конструктором  LEGO</w:t>
            </w:r>
            <w:proofErr w:type="gramEnd"/>
            <w:r w:rsidRPr="007F69DE">
              <w:rPr>
                <w:sz w:val="28"/>
                <w:szCs w:val="28"/>
              </w:rPr>
              <w:t xml:space="preserve"> </w:t>
            </w:r>
            <w:proofErr w:type="spellStart"/>
            <w:r w:rsidRPr="007F69DE">
              <w:rPr>
                <w:sz w:val="28"/>
                <w:szCs w:val="28"/>
              </w:rPr>
              <w:t>Mindstorms</w:t>
            </w:r>
            <w:proofErr w:type="spellEnd"/>
            <w:r w:rsidRPr="007F69DE">
              <w:rPr>
                <w:sz w:val="28"/>
                <w:szCs w:val="28"/>
              </w:rPr>
              <w:t xml:space="preserve"> NXT, его возможностями. 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E2369A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2. Простые соединения в LEGO </w:t>
            </w:r>
            <w:proofErr w:type="spellStart"/>
            <w:r w:rsidRPr="007F69DE">
              <w:rPr>
                <w:sz w:val="28"/>
                <w:szCs w:val="28"/>
              </w:rPr>
              <w:t>Mindstorms</w:t>
            </w:r>
            <w:proofErr w:type="spellEnd"/>
            <w:r w:rsidRPr="007F69DE">
              <w:rPr>
                <w:sz w:val="28"/>
                <w:szCs w:val="28"/>
              </w:rPr>
              <w:t xml:space="preserve"> NXT, их отличительные особенности. Сборка</w:t>
            </w:r>
            <w:r w:rsidRPr="007334D2">
              <w:rPr>
                <w:sz w:val="28"/>
                <w:szCs w:val="28"/>
              </w:rPr>
              <w:t xml:space="preserve"> </w:t>
            </w:r>
            <w:r w:rsidRPr="007F69DE">
              <w:rPr>
                <w:sz w:val="28"/>
                <w:szCs w:val="28"/>
              </w:rPr>
              <w:t>простых</w:t>
            </w:r>
            <w:r w:rsidRPr="007334D2">
              <w:rPr>
                <w:sz w:val="28"/>
                <w:szCs w:val="28"/>
              </w:rPr>
              <w:t xml:space="preserve"> </w:t>
            </w:r>
            <w:r w:rsidRPr="007F69DE">
              <w:rPr>
                <w:sz w:val="28"/>
                <w:szCs w:val="28"/>
              </w:rPr>
              <w:t>моделей</w:t>
            </w:r>
            <w:r w:rsidRPr="007334D2">
              <w:rPr>
                <w:sz w:val="28"/>
                <w:szCs w:val="28"/>
              </w:rPr>
              <w:t>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ED1097" w:rsidRDefault="00ED1097" w:rsidP="00ED1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2B5597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3. Архитектура </w:t>
            </w:r>
            <w:r w:rsidRPr="007F69DE">
              <w:rPr>
                <w:sz w:val="28"/>
                <w:szCs w:val="28"/>
                <w:lang w:val="en-US"/>
              </w:rPr>
              <w:t>NXT</w:t>
            </w:r>
            <w:r w:rsidRPr="007F69DE">
              <w:rPr>
                <w:sz w:val="28"/>
                <w:szCs w:val="28"/>
              </w:rPr>
              <w:t>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2B5597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4. Датчики </w:t>
            </w:r>
            <w:r w:rsidRPr="007F69DE">
              <w:rPr>
                <w:sz w:val="28"/>
                <w:szCs w:val="28"/>
                <w:lang w:val="en-US"/>
              </w:rPr>
              <w:t>NXT</w:t>
            </w:r>
            <w:r w:rsidRPr="007F69DE">
              <w:rPr>
                <w:sz w:val="28"/>
                <w:szCs w:val="28"/>
              </w:rPr>
              <w:t>. Возможности их использования.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487E3D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5. Знакомство с интерфейсом программы LEGO </w:t>
            </w:r>
            <w:proofErr w:type="spellStart"/>
            <w:r w:rsidRPr="007F69DE">
              <w:rPr>
                <w:sz w:val="28"/>
                <w:szCs w:val="28"/>
              </w:rPr>
              <w:t>Mindstorms</w:t>
            </w:r>
            <w:proofErr w:type="spellEnd"/>
            <w:r w:rsidRPr="007F69DE">
              <w:rPr>
                <w:sz w:val="28"/>
                <w:szCs w:val="28"/>
              </w:rPr>
              <w:t>. Изучение основной палитры. Составление простых программ.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AD490E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003" w:type="dxa"/>
          </w:tcPr>
          <w:p w:rsidR="00ED1097" w:rsidRPr="007F69DE" w:rsidRDefault="00ED1097" w:rsidP="00AD490E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146A48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 xml:space="preserve">Тема 6. Составление простых программ. Использование дисплея </w:t>
            </w:r>
            <w:r w:rsidRPr="007F69DE">
              <w:rPr>
                <w:sz w:val="28"/>
                <w:szCs w:val="28"/>
                <w:lang w:val="en-US"/>
              </w:rPr>
              <w:t>NXT</w:t>
            </w:r>
            <w:r w:rsidRPr="007F69DE">
              <w:rPr>
                <w:sz w:val="28"/>
                <w:szCs w:val="28"/>
              </w:rPr>
              <w:t xml:space="preserve"> для вывода на экран графики и текста.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487E3D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Тема 7. Изучение различных движений робота.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41F55">
            <w:pPr>
              <w:numPr>
                <w:ilvl w:val="0"/>
                <w:numId w:val="4"/>
              </w:numPr>
              <w:tabs>
                <w:tab w:val="num" w:pos="220"/>
              </w:tabs>
              <w:ind w:left="220" w:hanging="243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487E3D">
            <w:pPr>
              <w:ind w:firstLine="0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Тема 8. Проект. Этапы создания проекта. Оформление проекта.</w:t>
            </w:r>
          </w:p>
        </w:tc>
        <w:tc>
          <w:tcPr>
            <w:tcW w:w="1707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2</w:t>
            </w:r>
          </w:p>
        </w:tc>
        <w:tc>
          <w:tcPr>
            <w:tcW w:w="2066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03" w:type="dxa"/>
          </w:tcPr>
          <w:p w:rsidR="00ED1097" w:rsidRPr="007F69DE" w:rsidRDefault="00ED1097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1097" w:rsidRPr="007F69DE" w:rsidTr="00ED1097">
        <w:trPr>
          <w:jc w:val="center"/>
        </w:trPr>
        <w:tc>
          <w:tcPr>
            <w:tcW w:w="484" w:type="dxa"/>
          </w:tcPr>
          <w:p w:rsidR="00ED1097" w:rsidRPr="007F69DE" w:rsidRDefault="00ED1097" w:rsidP="002B5597">
            <w:pPr>
              <w:ind w:left="-23" w:firstLine="0"/>
              <w:rPr>
                <w:sz w:val="28"/>
                <w:szCs w:val="28"/>
              </w:rPr>
            </w:pPr>
          </w:p>
        </w:tc>
        <w:tc>
          <w:tcPr>
            <w:tcW w:w="3877" w:type="dxa"/>
          </w:tcPr>
          <w:p w:rsidR="00ED1097" w:rsidRPr="007F69DE" w:rsidRDefault="00ED1097" w:rsidP="002B5597">
            <w:pPr>
              <w:ind w:firstLine="0"/>
              <w:jc w:val="right"/>
              <w:rPr>
                <w:sz w:val="28"/>
                <w:szCs w:val="28"/>
              </w:rPr>
            </w:pPr>
            <w:r w:rsidRPr="007F69DE">
              <w:rPr>
                <w:sz w:val="28"/>
                <w:szCs w:val="28"/>
              </w:rPr>
              <w:t>Итого</w:t>
            </w:r>
          </w:p>
        </w:tc>
        <w:tc>
          <w:tcPr>
            <w:tcW w:w="1707" w:type="dxa"/>
          </w:tcPr>
          <w:p w:rsidR="00ED1097" w:rsidRPr="007F69DE" w:rsidRDefault="00423F09" w:rsidP="002B559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66" w:type="dxa"/>
          </w:tcPr>
          <w:p w:rsidR="00ED1097" w:rsidRPr="007F69DE" w:rsidRDefault="00423F09" w:rsidP="00AD490E">
            <w:pPr>
              <w:ind w:firstLine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003" w:type="dxa"/>
          </w:tcPr>
          <w:p w:rsidR="00ED1097" w:rsidRPr="007F69DE" w:rsidRDefault="00423F09" w:rsidP="00AD490E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274D07" w:rsidRPr="007F69DE" w:rsidRDefault="00274D07" w:rsidP="00110A5C">
      <w:pPr>
        <w:ind w:firstLine="0"/>
        <w:rPr>
          <w:b/>
          <w:sz w:val="28"/>
          <w:szCs w:val="28"/>
        </w:rPr>
      </w:pPr>
    </w:p>
    <w:p w:rsidR="00A700B9" w:rsidRPr="007F69DE" w:rsidRDefault="00A700B9" w:rsidP="00482324">
      <w:pPr>
        <w:ind w:firstLine="0"/>
        <w:jc w:val="center"/>
        <w:rPr>
          <w:b/>
          <w:sz w:val="28"/>
          <w:szCs w:val="28"/>
        </w:rPr>
      </w:pPr>
    </w:p>
    <w:p w:rsidR="0032554F" w:rsidRPr="007F69DE" w:rsidRDefault="0032554F" w:rsidP="00DA1EC0">
      <w:pPr>
        <w:ind w:firstLine="0"/>
        <w:jc w:val="center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 xml:space="preserve">Содержание программы </w:t>
      </w:r>
    </w:p>
    <w:p w:rsidR="003F71B1" w:rsidRPr="007F69DE" w:rsidRDefault="003F71B1" w:rsidP="0032554F">
      <w:pPr>
        <w:ind w:firstLine="0"/>
        <w:jc w:val="center"/>
        <w:rPr>
          <w:b/>
          <w:sz w:val="28"/>
          <w:szCs w:val="28"/>
        </w:rPr>
      </w:pPr>
    </w:p>
    <w:p w:rsidR="003F71B1" w:rsidRPr="007F69DE" w:rsidRDefault="003F71B1" w:rsidP="003F71B1">
      <w:pPr>
        <w:ind w:firstLine="0"/>
        <w:jc w:val="left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>Тема 1. Техника безопасности. Роботы вокруг нас. Среда конструирования.</w:t>
      </w:r>
    </w:p>
    <w:p w:rsidR="00DE05F8" w:rsidRPr="007F69DE" w:rsidRDefault="003F71B1" w:rsidP="00C115DD">
      <w:pPr>
        <w:ind w:right="200" w:firstLine="0"/>
        <w:rPr>
          <w:sz w:val="28"/>
          <w:szCs w:val="28"/>
        </w:rPr>
      </w:pPr>
      <w:r w:rsidRPr="007F69DE">
        <w:rPr>
          <w:sz w:val="28"/>
          <w:szCs w:val="28"/>
        </w:rPr>
        <w:t>Введение</w:t>
      </w:r>
      <w:r w:rsidRPr="007F69DE">
        <w:rPr>
          <w:rFonts w:ascii="Arial" w:hAnsi="Arial" w:cs="Arial"/>
          <w:color w:val="000000"/>
          <w:sz w:val="28"/>
          <w:szCs w:val="28"/>
        </w:rPr>
        <w:t xml:space="preserve">. </w:t>
      </w:r>
      <w:r w:rsidR="00DE05F8" w:rsidRPr="007F69DE">
        <w:rPr>
          <w:sz w:val="28"/>
          <w:szCs w:val="28"/>
        </w:rPr>
        <w:t xml:space="preserve">Цели и задачи работы кружка. </w:t>
      </w:r>
      <w:r w:rsidRPr="007F69DE">
        <w:rPr>
          <w:sz w:val="28"/>
          <w:szCs w:val="28"/>
        </w:rPr>
        <w:t xml:space="preserve">Правила поведения в кабинете ИВТ. Правила работы </w:t>
      </w:r>
      <w:r w:rsidR="009456ED" w:rsidRPr="007F69DE">
        <w:rPr>
          <w:sz w:val="28"/>
          <w:szCs w:val="28"/>
        </w:rPr>
        <w:t xml:space="preserve">и меры безопасности при работе </w:t>
      </w:r>
      <w:r w:rsidRPr="007F69DE">
        <w:rPr>
          <w:sz w:val="28"/>
          <w:szCs w:val="28"/>
        </w:rPr>
        <w:t xml:space="preserve">с конструктором </w:t>
      </w:r>
      <w:proofErr w:type="spellStart"/>
      <w:r w:rsidRPr="007F69DE">
        <w:rPr>
          <w:sz w:val="28"/>
          <w:szCs w:val="28"/>
        </w:rPr>
        <w:t>Lego</w:t>
      </w:r>
      <w:proofErr w:type="spellEnd"/>
      <w:r w:rsidR="00354F22" w:rsidRPr="007F69DE">
        <w:rPr>
          <w:sz w:val="28"/>
          <w:szCs w:val="28"/>
        </w:rPr>
        <w:t xml:space="preserve"> </w:t>
      </w:r>
      <w:proofErr w:type="spellStart"/>
      <w:r w:rsidR="00354F22" w:rsidRPr="007F69DE">
        <w:rPr>
          <w:sz w:val="28"/>
          <w:szCs w:val="28"/>
          <w:lang w:val="en-US"/>
        </w:rPr>
        <w:t>Mindstorms</w:t>
      </w:r>
      <w:proofErr w:type="spellEnd"/>
      <w:r w:rsidR="00354F22" w:rsidRPr="007F69DE">
        <w:rPr>
          <w:sz w:val="28"/>
          <w:szCs w:val="28"/>
        </w:rPr>
        <w:t xml:space="preserve"> </w:t>
      </w:r>
      <w:r w:rsidR="00354F22" w:rsidRPr="007F69DE">
        <w:rPr>
          <w:sz w:val="28"/>
          <w:szCs w:val="28"/>
          <w:lang w:val="en-US"/>
        </w:rPr>
        <w:t>NXT</w:t>
      </w:r>
      <w:r w:rsidR="00354F22" w:rsidRPr="007F69DE">
        <w:rPr>
          <w:sz w:val="28"/>
          <w:szCs w:val="28"/>
        </w:rPr>
        <w:t>. Название основных деталей</w:t>
      </w:r>
      <w:r w:rsidR="009456ED" w:rsidRPr="007F69DE">
        <w:rPr>
          <w:sz w:val="28"/>
          <w:szCs w:val="28"/>
        </w:rPr>
        <w:t xml:space="preserve">. Сравнение конструкторов </w:t>
      </w:r>
      <w:r w:rsidR="009456ED" w:rsidRPr="007F69DE">
        <w:rPr>
          <w:sz w:val="28"/>
          <w:szCs w:val="28"/>
          <w:lang w:val="en-US"/>
        </w:rPr>
        <w:t>NXT</w:t>
      </w:r>
      <w:r w:rsidR="009456ED" w:rsidRPr="007F69DE">
        <w:rPr>
          <w:sz w:val="28"/>
          <w:szCs w:val="28"/>
        </w:rPr>
        <w:t xml:space="preserve"> </w:t>
      </w:r>
      <w:proofErr w:type="gramStart"/>
      <w:r w:rsidR="009456ED" w:rsidRPr="007F69DE">
        <w:rPr>
          <w:sz w:val="28"/>
          <w:szCs w:val="28"/>
        </w:rPr>
        <w:t xml:space="preserve">и </w:t>
      </w:r>
      <w:r w:rsidR="009456ED" w:rsidRPr="007334D2">
        <w:rPr>
          <w:sz w:val="28"/>
          <w:szCs w:val="28"/>
        </w:rPr>
        <w:t xml:space="preserve"> </w:t>
      </w:r>
      <w:r w:rsidR="009456ED" w:rsidRPr="007F69DE">
        <w:rPr>
          <w:sz w:val="28"/>
          <w:szCs w:val="28"/>
          <w:lang w:val="en-US"/>
        </w:rPr>
        <w:t>RCX</w:t>
      </w:r>
      <w:proofErr w:type="gramEnd"/>
      <w:r w:rsidR="009456ED" w:rsidRPr="007F69DE">
        <w:rPr>
          <w:sz w:val="28"/>
          <w:szCs w:val="28"/>
        </w:rPr>
        <w:t>.</w:t>
      </w:r>
    </w:p>
    <w:p w:rsidR="003F71B1" w:rsidRPr="007F69DE" w:rsidRDefault="003F71B1" w:rsidP="003F71B1">
      <w:pPr>
        <w:ind w:left="200" w:right="200" w:firstLine="0"/>
        <w:rPr>
          <w:sz w:val="28"/>
          <w:szCs w:val="28"/>
        </w:rPr>
      </w:pPr>
    </w:p>
    <w:p w:rsidR="003F71B1" w:rsidRPr="007F69DE" w:rsidRDefault="003F71B1" w:rsidP="003F71B1">
      <w:pPr>
        <w:ind w:firstLine="0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 xml:space="preserve">Тема 2. </w:t>
      </w:r>
      <w:r w:rsidR="009456ED" w:rsidRPr="007F69DE">
        <w:rPr>
          <w:b/>
          <w:sz w:val="28"/>
          <w:szCs w:val="28"/>
        </w:rPr>
        <w:t xml:space="preserve">Простые соединения в LEGO </w:t>
      </w:r>
      <w:proofErr w:type="spellStart"/>
      <w:r w:rsidR="009456ED" w:rsidRPr="007F69DE">
        <w:rPr>
          <w:b/>
          <w:sz w:val="28"/>
          <w:szCs w:val="28"/>
        </w:rPr>
        <w:t>Mindstorms</w:t>
      </w:r>
      <w:proofErr w:type="spellEnd"/>
      <w:r w:rsidR="009456ED" w:rsidRPr="007F69DE">
        <w:rPr>
          <w:b/>
          <w:sz w:val="28"/>
          <w:szCs w:val="28"/>
        </w:rPr>
        <w:t xml:space="preserve"> NXT, их отличительные особенности.</w:t>
      </w:r>
    </w:p>
    <w:p w:rsidR="003F71B1" w:rsidRPr="007F69DE" w:rsidRDefault="003F71B1" w:rsidP="003F71B1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>Правила</w:t>
      </w:r>
      <w:r w:rsidR="00A842D4" w:rsidRPr="007F69DE">
        <w:rPr>
          <w:sz w:val="28"/>
          <w:szCs w:val="28"/>
        </w:rPr>
        <w:t xml:space="preserve"> и различные варианты </w:t>
      </w:r>
      <w:r w:rsidRPr="007F69DE">
        <w:rPr>
          <w:sz w:val="28"/>
          <w:szCs w:val="28"/>
        </w:rPr>
        <w:t xml:space="preserve">скрепления </w:t>
      </w:r>
      <w:r w:rsidR="00A842D4" w:rsidRPr="007F69DE">
        <w:rPr>
          <w:sz w:val="28"/>
          <w:szCs w:val="28"/>
        </w:rPr>
        <w:t>деталей</w:t>
      </w:r>
      <w:r w:rsidRPr="007F69DE">
        <w:rPr>
          <w:sz w:val="28"/>
          <w:szCs w:val="28"/>
        </w:rPr>
        <w:t xml:space="preserve">. Прочность конструкции. </w:t>
      </w:r>
      <w:r w:rsidR="009456ED" w:rsidRPr="007F69DE">
        <w:rPr>
          <w:sz w:val="28"/>
          <w:szCs w:val="28"/>
        </w:rPr>
        <w:t xml:space="preserve">Различные передачи с использованием сервомоторов </w:t>
      </w:r>
      <w:r w:rsidR="009456ED" w:rsidRPr="007F69DE">
        <w:rPr>
          <w:sz w:val="28"/>
          <w:szCs w:val="28"/>
          <w:lang w:val="en-US"/>
        </w:rPr>
        <w:t>NXT</w:t>
      </w:r>
      <w:r w:rsidR="009456ED" w:rsidRPr="007F69DE">
        <w:rPr>
          <w:sz w:val="28"/>
          <w:szCs w:val="28"/>
        </w:rPr>
        <w:t xml:space="preserve">. Особенности конструирования с помощью конструктора </w:t>
      </w:r>
      <w:r w:rsidR="009D161C" w:rsidRPr="007F69DE">
        <w:rPr>
          <w:sz w:val="28"/>
          <w:szCs w:val="28"/>
          <w:lang w:val="en-US"/>
        </w:rPr>
        <w:t>NXT</w:t>
      </w:r>
      <w:r w:rsidR="009D161C" w:rsidRPr="007F69DE">
        <w:rPr>
          <w:sz w:val="28"/>
          <w:szCs w:val="28"/>
        </w:rPr>
        <w:t>.</w:t>
      </w:r>
    </w:p>
    <w:p w:rsidR="00A842D4" w:rsidRPr="007F69DE" w:rsidRDefault="00A842D4" w:rsidP="00A842D4">
      <w:pPr>
        <w:ind w:firstLine="227"/>
        <w:rPr>
          <w:sz w:val="28"/>
          <w:szCs w:val="28"/>
        </w:rPr>
      </w:pPr>
    </w:p>
    <w:p w:rsidR="00A842D4" w:rsidRPr="007F69DE" w:rsidRDefault="003F71B1" w:rsidP="00A842D4">
      <w:pPr>
        <w:ind w:firstLine="0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 xml:space="preserve">Тема </w:t>
      </w:r>
      <w:r w:rsidR="00DA1EC0">
        <w:rPr>
          <w:b/>
          <w:sz w:val="28"/>
          <w:szCs w:val="28"/>
        </w:rPr>
        <w:t>3</w:t>
      </w:r>
      <w:r w:rsidRPr="007F69DE">
        <w:rPr>
          <w:b/>
          <w:sz w:val="28"/>
          <w:szCs w:val="28"/>
        </w:rPr>
        <w:t xml:space="preserve">. </w:t>
      </w:r>
      <w:r w:rsidR="009456ED" w:rsidRPr="007F69DE">
        <w:rPr>
          <w:b/>
          <w:sz w:val="28"/>
          <w:szCs w:val="28"/>
        </w:rPr>
        <w:t xml:space="preserve">Архитектура </w:t>
      </w:r>
      <w:r w:rsidR="009456ED" w:rsidRPr="007F69DE">
        <w:rPr>
          <w:b/>
          <w:sz w:val="28"/>
          <w:szCs w:val="28"/>
          <w:lang w:val="en-US"/>
        </w:rPr>
        <w:t>NXT</w:t>
      </w:r>
      <w:r w:rsidR="009456ED" w:rsidRPr="007F69DE">
        <w:rPr>
          <w:b/>
          <w:sz w:val="28"/>
          <w:szCs w:val="28"/>
        </w:rPr>
        <w:t>.</w:t>
      </w:r>
    </w:p>
    <w:p w:rsidR="00081E2D" w:rsidRPr="007F69DE" w:rsidRDefault="009D161C" w:rsidP="003F71B1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 xml:space="preserve">Знакомство с блоком программирования </w:t>
      </w:r>
      <w:r w:rsidRPr="007F69DE">
        <w:rPr>
          <w:sz w:val="28"/>
          <w:szCs w:val="28"/>
          <w:lang w:val="en-US"/>
        </w:rPr>
        <w:t>NXT</w:t>
      </w:r>
      <w:r w:rsidRPr="007F69DE">
        <w:rPr>
          <w:sz w:val="28"/>
          <w:szCs w:val="28"/>
        </w:rPr>
        <w:t xml:space="preserve">, </w:t>
      </w:r>
      <w:r w:rsidR="00FA2E72" w:rsidRPr="007F69DE">
        <w:rPr>
          <w:sz w:val="28"/>
          <w:szCs w:val="28"/>
        </w:rPr>
        <w:t xml:space="preserve">кнопки запуска программы, включения, выключения микропроцессора, выбора программы. Порты входа и выхода. Клеммы и контакты, жидкокристаллический дисплей, индикаторы выполнения программы, программы, порта. Рассмотрение </w:t>
      </w:r>
      <w:r w:rsidRPr="007F69DE">
        <w:rPr>
          <w:sz w:val="28"/>
          <w:szCs w:val="28"/>
        </w:rPr>
        <w:t>его меню и основны</w:t>
      </w:r>
      <w:r w:rsidR="00FA2E72" w:rsidRPr="007F69DE">
        <w:rPr>
          <w:sz w:val="28"/>
          <w:szCs w:val="28"/>
        </w:rPr>
        <w:t>х команд</w:t>
      </w:r>
      <w:r w:rsidRPr="007F69DE">
        <w:rPr>
          <w:sz w:val="28"/>
          <w:szCs w:val="28"/>
        </w:rPr>
        <w:t>. Рассмотрение часто встречающиеся проблем при работе с NXT и способы их устранения.</w:t>
      </w:r>
      <w:r w:rsidR="005926AB" w:rsidRPr="007F69DE">
        <w:rPr>
          <w:sz w:val="28"/>
          <w:szCs w:val="28"/>
        </w:rPr>
        <w:t xml:space="preserve"> Программирование базовой модели, используя встроенный в NXT редактор.</w:t>
      </w:r>
    </w:p>
    <w:p w:rsidR="005926AB" w:rsidRPr="007F69DE" w:rsidRDefault="005926AB" w:rsidP="003F71B1">
      <w:pPr>
        <w:ind w:firstLine="0"/>
        <w:rPr>
          <w:sz w:val="28"/>
          <w:szCs w:val="28"/>
        </w:rPr>
      </w:pPr>
    </w:p>
    <w:p w:rsidR="00081E2D" w:rsidRPr="007F69DE" w:rsidRDefault="00081E2D" w:rsidP="003F71B1">
      <w:pPr>
        <w:ind w:firstLine="0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>Тема 4.</w:t>
      </w:r>
      <w:r w:rsidR="005926AB" w:rsidRPr="007F69DE">
        <w:rPr>
          <w:sz w:val="28"/>
          <w:szCs w:val="28"/>
        </w:rPr>
        <w:t xml:space="preserve"> </w:t>
      </w:r>
      <w:r w:rsidR="005926AB" w:rsidRPr="007F69DE">
        <w:rPr>
          <w:b/>
          <w:sz w:val="28"/>
          <w:szCs w:val="28"/>
        </w:rPr>
        <w:t xml:space="preserve">Датчики </w:t>
      </w:r>
      <w:r w:rsidR="005926AB" w:rsidRPr="007F69DE">
        <w:rPr>
          <w:b/>
          <w:sz w:val="28"/>
          <w:szCs w:val="28"/>
          <w:lang w:val="en-US"/>
        </w:rPr>
        <w:t>NXT</w:t>
      </w:r>
      <w:r w:rsidR="005926AB" w:rsidRPr="007F69DE">
        <w:rPr>
          <w:b/>
          <w:sz w:val="28"/>
          <w:szCs w:val="28"/>
        </w:rPr>
        <w:t>.</w:t>
      </w:r>
      <w:r w:rsidR="005A04E3" w:rsidRPr="007F69DE">
        <w:rPr>
          <w:b/>
          <w:sz w:val="28"/>
          <w:szCs w:val="28"/>
        </w:rPr>
        <w:t xml:space="preserve"> Возможности их использования.</w:t>
      </w:r>
    </w:p>
    <w:p w:rsidR="00FA2E72" w:rsidRPr="007F69DE" w:rsidRDefault="005926AB" w:rsidP="00FA2E72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 xml:space="preserve">Знакомство с датчиками, используемыми в </w:t>
      </w:r>
      <w:r w:rsidRPr="007F69DE">
        <w:rPr>
          <w:sz w:val="28"/>
          <w:szCs w:val="28"/>
          <w:lang w:val="en-US"/>
        </w:rPr>
        <w:t>NXT</w:t>
      </w:r>
      <w:r w:rsidR="00FA2E72" w:rsidRPr="007F69DE">
        <w:rPr>
          <w:sz w:val="28"/>
          <w:szCs w:val="28"/>
        </w:rPr>
        <w:t>, рассмотрение их конструкции, параметров и применения. Составление простых программ с использованием датчиков, используя встроенный в NXT редактор.</w:t>
      </w:r>
    </w:p>
    <w:p w:rsidR="005926AB" w:rsidRPr="007F69DE" w:rsidRDefault="005926AB" w:rsidP="003F71B1">
      <w:pPr>
        <w:ind w:firstLine="0"/>
        <w:rPr>
          <w:b/>
          <w:sz w:val="28"/>
          <w:szCs w:val="28"/>
        </w:rPr>
      </w:pPr>
    </w:p>
    <w:p w:rsidR="00FA2E72" w:rsidRPr="007F69DE" w:rsidRDefault="0070677B" w:rsidP="00FA2E72">
      <w:pPr>
        <w:ind w:firstLine="0"/>
        <w:rPr>
          <w:sz w:val="28"/>
          <w:szCs w:val="28"/>
        </w:rPr>
      </w:pPr>
      <w:r w:rsidRPr="007F69DE">
        <w:rPr>
          <w:b/>
          <w:sz w:val="28"/>
          <w:szCs w:val="28"/>
        </w:rPr>
        <w:t xml:space="preserve">Тема 5. </w:t>
      </w:r>
      <w:r w:rsidR="00FA2E72" w:rsidRPr="007F69DE">
        <w:rPr>
          <w:b/>
          <w:sz w:val="28"/>
          <w:szCs w:val="28"/>
        </w:rPr>
        <w:t xml:space="preserve">Знакомство с интерфейсом программы LEGO </w:t>
      </w:r>
      <w:proofErr w:type="spellStart"/>
      <w:r w:rsidR="00FA2E72" w:rsidRPr="007F69DE">
        <w:rPr>
          <w:b/>
          <w:sz w:val="28"/>
          <w:szCs w:val="28"/>
        </w:rPr>
        <w:t>Mindstorms</w:t>
      </w:r>
      <w:proofErr w:type="spellEnd"/>
      <w:r w:rsidR="00FA2E72" w:rsidRPr="007F69DE">
        <w:rPr>
          <w:b/>
          <w:sz w:val="28"/>
          <w:szCs w:val="28"/>
        </w:rPr>
        <w:t>. Изучение основной палитры. Составление простых программ.</w:t>
      </w:r>
    </w:p>
    <w:p w:rsidR="00073DFC" w:rsidRPr="007F69DE" w:rsidRDefault="00FA2E72" w:rsidP="00073DFC">
      <w:pPr>
        <w:ind w:firstLine="0"/>
        <w:rPr>
          <w:rStyle w:val="label"/>
          <w:sz w:val="28"/>
          <w:szCs w:val="28"/>
        </w:rPr>
      </w:pPr>
      <w:r w:rsidRPr="007F69DE">
        <w:rPr>
          <w:rStyle w:val="label"/>
          <w:sz w:val="28"/>
          <w:szCs w:val="28"/>
        </w:rPr>
        <w:t xml:space="preserve">Знакомство с интерфейсом программы </w:t>
      </w:r>
      <w:r w:rsidRPr="007F69DE">
        <w:rPr>
          <w:sz w:val="28"/>
          <w:szCs w:val="28"/>
          <w:lang w:val="en-US"/>
        </w:rPr>
        <w:t>LEGO</w:t>
      </w:r>
      <w:r w:rsidRPr="007F69DE">
        <w:rPr>
          <w:sz w:val="28"/>
          <w:szCs w:val="28"/>
        </w:rPr>
        <w:t xml:space="preserve"> </w:t>
      </w:r>
      <w:proofErr w:type="spellStart"/>
      <w:r w:rsidRPr="007F69DE">
        <w:rPr>
          <w:sz w:val="28"/>
          <w:szCs w:val="28"/>
          <w:lang w:val="en-US"/>
        </w:rPr>
        <w:t>Mindstorms</w:t>
      </w:r>
      <w:proofErr w:type="spellEnd"/>
      <w:r w:rsidRPr="007F69DE">
        <w:rPr>
          <w:sz w:val="28"/>
          <w:szCs w:val="28"/>
        </w:rPr>
        <w:t xml:space="preserve"> </w:t>
      </w:r>
      <w:r w:rsidRPr="007F69DE">
        <w:rPr>
          <w:sz w:val="28"/>
          <w:szCs w:val="28"/>
          <w:lang w:val="en-US"/>
        </w:rPr>
        <w:t>NXT</w:t>
      </w:r>
      <w:r w:rsidRPr="007F69DE">
        <w:rPr>
          <w:rStyle w:val="label"/>
          <w:sz w:val="28"/>
          <w:szCs w:val="28"/>
        </w:rPr>
        <w:t>, командным меню и инструментами программы.</w:t>
      </w:r>
      <w:r w:rsidR="00073DFC" w:rsidRPr="007F69DE">
        <w:rPr>
          <w:sz w:val="28"/>
          <w:szCs w:val="28"/>
        </w:rPr>
        <w:t xml:space="preserve"> </w:t>
      </w:r>
      <w:r w:rsidR="00073DFC" w:rsidRPr="007F69DE">
        <w:rPr>
          <w:rStyle w:val="label"/>
          <w:sz w:val="28"/>
          <w:szCs w:val="28"/>
        </w:rPr>
        <w:t>Изучение</w:t>
      </w:r>
      <w:r w:rsidRPr="007F69DE">
        <w:rPr>
          <w:rStyle w:val="label"/>
          <w:sz w:val="28"/>
          <w:szCs w:val="28"/>
        </w:rPr>
        <w:t xml:space="preserve"> </w:t>
      </w:r>
      <w:r w:rsidR="00073DFC" w:rsidRPr="007F69DE">
        <w:rPr>
          <w:rStyle w:val="label"/>
          <w:sz w:val="28"/>
          <w:szCs w:val="28"/>
        </w:rPr>
        <w:t>способов</w:t>
      </w:r>
      <w:r w:rsidRPr="007F69DE">
        <w:rPr>
          <w:rStyle w:val="label"/>
          <w:sz w:val="28"/>
          <w:szCs w:val="28"/>
        </w:rPr>
        <w:t xml:space="preserve"> создания</w:t>
      </w:r>
      <w:r w:rsidR="007F61C3" w:rsidRPr="007F69DE">
        <w:rPr>
          <w:rStyle w:val="label"/>
          <w:sz w:val="28"/>
          <w:szCs w:val="28"/>
        </w:rPr>
        <w:t xml:space="preserve"> (направляющие, начало и конец программы)</w:t>
      </w:r>
      <w:r w:rsidRPr="007F69DE">
        <w:rPr>
          <w:rStyle w:val="label"/>
          <w:sz w:val="28"/>
          <w:szCs w:val="28"/>
        </w:rPr>
        <w:t>, сохранения программ</w:t>
      </w:r>
      <w:r w:rsidR="00073DFC" w:rsidRPr="007F69DE">
        <w:rPr>
          <w:rStyle w:val="label"/>
          <w:sz w:val="28"/>
          <w:szCs w:val="28"/>
        </w:rPr>
        <w:t>.</w:t>
      </w:r>
      <w:r w:rsidR="007F61C3" w:rsidRPr="007F69DE">
        <w:rPr>
          <w:rStyle w:val="label"/>
          <w:sz w:val="28"/>
          <w:szCs w:val="28"/>
        </w:rPr>
        <w:t xml:space="preserve"> </w:t>
      </w:r>
      <w:r w:rsidR="00073DFC" w:rsidRPr="007F69DE">
        <w:rPr>
          <w:rStyle w:val="label"/>
          <w:sz w:val="28"/>
          <w:szCs w:val="28"/>
        </w:rPr>
        <w:t xml:space="preserve"> Получение общего представления о принципах программировании роботов на языке NXT, о программных блоках, из которых строятся программы графической среды </w:t>
      </w:r>
      <w:proofErr w:type="spellStart"/>
      <w:r w:rsidR="00073DFC" w:rsidRPr="007F69DE">
        <w:rPr>
          <w:rStyle w:val="label"/>
          <w:sz w:val="28"/>
          <w:szCs w:val="28"/>
        </w:rPr>
        <w:t>Mindstorms</w:t>
      </w:r>
      <w:proofErr w:type="spellEnd"/>
      <w:r w:rsidR="00073DFC" w:rsidRPr="007F69DE">
        <w:rPr>
          <w:rStyle w:val="label"/>
          <w:sz w:val="28"/>
          <w:szCs w:val="28"/>
        </w:rPr>
        <w:t xml:space="preserve"> </w:t>
      </w:r>
      <w:proofErr w:type="spellStart"/>
      <w:r w:rsidR="00073DFC" w:rsidRPr="007F69DE">
        <w:rPr>
          <w:rStyle w:val="label"/>
          <w:sz w:val="28"/>
          <w:szCs w:val="28"/>
        </w:rPr>
        <w:t>Edu</w:t>
      </w:r>
      <w:proofErr w:type="spellEnd"/>
      <w:r w:rsidR="00073DFC" w:rsidRPr="007F69DE">
        <w:rPr>
          <w:rStyle w:val="label"/>
          <w:sz w:val="28"/>
          <w:szCs w:val="28"/>
        </w:rPr>
        <w:t xml:space="preserve"> NXT. Изучение блоков, входящих в основную палитру команд. Изучение способов передачи файла в </w:t>
      </w:r>
      <w:r w:rsidR="00073DFC" w:rsidRPr="007F69DE">
        <w:rPr>
          <w:rStyle w:val="label"/>
          <w:sz w:val="28"/>
          <w:szCs w:val="28"/>
          <w:lang w:val="en-US"/>
        </w:rPr>
        <w:t>NXT</w:t>
      </w:r>
      <w:r w:rsidR="00F064F9" w:rsidRPr="007F69DE">
        <w:rPr>
          <w:rStyle w:val="label"/>
          <w:sz w:val="28"/>
          <w:szCs w:val="28"/>
        </w:rPr>
        <w:t>.</w:t>
      </w:r>
    </w:p>
    <w:p w:rsidR="00073DFC" w:rsidRPr="007F69DE" w:rsidRDefault="00073DFC" w:rsidP="003F71B1">
      <w:pPr>
        <w:ind w:firstLine="0"/>
        <w:rPr>
          <w:b/>
          <w:sz w:val="28"/>
          <w:szCs w:val="28"/>
        </w:rPr>
      </w:pPr>
    </w:p>
    <w:p w:rsidR="00532E38" w:rsidRPr="007F69DE" w:rsidRDefault="00532E38" w:rsidP="00532E38">
      <w:pPr>
        <w:ind w:firstLine="0"/>
        <w:rPr>
          <w:sz w:val="28"/>
          <w:szCs w:val="28"/>
        </w:rPr>
      </w:pPr>
      <w:r w:rsidRPr="007F69DE">
        <w:rPr>
          <w:b/>
          <w:sz w:val="28"/>
          <w:szCs w:val="28"/>
        </w:rPr>
        <w:t xml:space="preserve">Тема 6. Составление простых программ. Использование дисплея </w:t>
      </w:r>
      <w:r w:rsidRPr="007F69DE">
        <w:rPr>
          <w:b/>
          <w:sz w:val="28"/>
          <w:szCs w:val="28"/>
          <w:lang w:val="en-US"/>
        </w:rPr>
        <w:t>NXT</w:t>
      </w:r>
      <w:r w:rsidRPr="007F69DE">
        <w:rPr>
          <w:b/>
          <w:sz w:val="28"/>
          <w:szCs w:val="28"/>
        </w:rPr>
        <w:t xml:space="preserve"> для вывода на экран графики и текста.</w:t>
      </w:r>
    </w:p>
    <w:p w:rsidR="00EA6B14" w:rsidRPr="007F69DE" w:rsidRDefault="00532E38" w:rsidP="00EA6B14">
      <w:pPr>
        <w:ind w:right="21" w:firstLine="0"/>
        <w:rPr>
          <w:iCs/>
          <w:sz w:val="28"/>
          <w:szCs w:val="28"/>
        </w:rPr>
      </w:pPr>
      <w:r w:rsidRPr="007F69DE">
        <w:rPr>
          <w:rStyle w:val="label"/>
          <w:sz w:val="28"/>
          <w:szCs w:val="28"/>
        </w:rPr>
        <w:t xml:space="preserve">Рассмотрение встроенного в программу инструктора по созданию и программированию роботов. Изучение блоков, входящих в полную палитру команд. </w:t>
      </w:r>
      <w:r w:rsidRPr="007F69DE">
        <w:rPr>
          <w:sz w:val="28"/>
          <w:szCs w:val="28"/>
        </w:rPr>
        <w:t xml:space="preserve">Знакомство с принципом работы и свойствами блока вывода графики и теста на экран </w:t>
      </w:r>
      <w:r w:rsidRPr="007F69DE">
        <w:rPr>
          <w:sz w:val="28"/>
          <w:szCs w:val="28"/>
          <w:lang w:val="en-US"/>
        </w:rPr>
        <w:t>NXT</w:t>
      </w:r>
      <w:r w:rsidRPr="007F69DE">
        <w:rPr>
          <w:sz w:val="28"/>
          <w:szCs w:val="28"/>
        </w:rPr>
        <w:t>.</w:t>
      </w:r>
      <w:r w:rsidR="00EA6B14" w:rsidRPr="007F69DE">
        <w:rPr>
          <w:sz w:val="28"/>
          <w:szCs w:val="28"/>
        </w:rPr>
        <w:t xml:space="preserve"> С</w:t>
      </w:r>
      <w:r w:rsidRPr="007F69DE">
        <w:rPr>
          <w:sz w:val="28"/>
          <w:szCs w:val="28"/>
        </w:rPr>
        <w:t>оставление программы, которая выводит на экран картинку или текст.</w:t>
      </w:r>
      <w:r w:rsidR="00EA6B14" w:rsidRPr="007F69DE">
        <w:rPr>
          <w:iCs/>
          <w:sz w:val="28"/>
          <w:szCs w:val="28"/>
        </w:rPr>
        <w:t xml:space="preserve"> Использование в программах блока записи/воспроизведения и обмен записанной информацией. Изучение возможности робота выбираться из лабиринта </w:t>
      </w:r>
      <w:proofErr w:type="gramStart"/>
      <w:r w:rsidR="00EA6B14" w:rsidRPr="007F69DE">
        <w:rPr>
          <w:iCs/>
          <w:sz w:val="28"/>
          <w:szCs w:val="28"/>
        </w:rPr>
        <w:t>По</w:t>
      </w:r>
      <w:proofErr w:type="gramEnd"/>
      <w:r w:rsidR="00EA6B14" w:rsidRPr="007F69DE">
        <w:rPr>
          <w:iCs/>
          <w:sz w:val="28"/>
          <w:szCs w:val="28"/>
        </w:rPr>
        <w:t xml:space="preserve"> памяти.</w:t>
      </w:r>
    </w:p>
    <w:p w:rsidR="00EA6B14" w:rsidRPr="007F69DE" w:rsidRDefault="00EA6B14" w:rsidP="00EA6B14">
      <w:pPr>
        <w:ind w:right="21" w:firstLine="0"/>
        <w:rPr>
          <w:sz w:val="28"/>
          <w:szCs w:val="28"/>
        </w:rPr>
      </w:pPr>
      <w:r w:rsidRPr="007F69DE">
        <w:rPr>
          <w:iCs/>
          <w:sz w:val="28"/>
          <w:szCs w:val="28"/>
        </w:rPr>
        <w:t>Соревнования «Лабиринт»</w:t>
      </w:r>
    </w:p>
    <w:p w:rsidR="00532E38" w:rsidRPr="007F69DE" w:rsidRDefault="00532E38" w:rsidP="00532E38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FA2E72" w:rsidRPr="007F69DE" w:rsidRDefault="000B6A33" w:rsidP="003F71B1">
      <w:pPr>
        <w:ind w:firstLine="0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 xml:space="preserve">Тема 7. </w:t>
      </w:r>
      <w:r w:rsidR="00073DFC" w:rsidRPr="007F69DE">
        <w:rPr>
          <w:b/>
          <w:sz w:val="28"/>
          <w:szCs w:val="28"/>
        </w:rPr>
        <w:t>Изучение различных движений робота.</w:t>
      </w:r>
    </w:p>
    <w:p w:rsidR="00B8005D" w:rsidRPr="007F69DE" w:rsidRDefault="000B6A33" w:rsidP="003F71B1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>Знакомство с блоком движения</w:t>
      </w:r>
      <w:r w:rsidR="00A216D2" w:rsidRPr="007F69DE">
        <w:rPr>
          <w:sz w:val="28"/>
          <w:szCs w:val="28"/>
        </w:rPr>
        <w:t xml:space="preserve">, его параметрами, способами ускорения и торможения движения. Исследование параметров поворота для программирования </w:t>
      </w:r>
      <w:r w:rsidR="00A216D2" w:rsidRPr="007F69DE">
        <w:rPr>
          <w:sz w:val="28"/>
          <w:szCs w:val="28"/>
        </w:rPr>
        <w:lastRenderedPageBreak/>
        <w:t>различных видов поворота (плавный поворот, поворот на месте). Движение по кривой, по сторонам многоугольника.</w:t>
      </w:r>
    </w:p>
    <w:p w:rsidR="00CF7451" w:rsidRPr="007F69DE" w:rsidRDefault="00CF7451" w:rsidP="00CF7451">
      <w:pPr>
        <w:ind w:firstLine="0"/>
        <w:rPr>
          <w:sz w:val="28"/>
          <w:szCs w:val="28"/>
        </w:rPr>
      </w:pPr>
    </w:p>
    <w:p w:rsidR="00CF7451" w:rsidRPr="007F69DE" w:rsidRDefault="00CF7451" w:rsidP="00CF7451">
      <w:pPr>
        <w:ind w:firstLine="0"/>
        <w:rPr>
          <w:b/>
          <w:sz w:val="28"/>
          <w:szCs w:val="28"/>
        </w:rPr>
      </w:pPr>
      <w:r w:rsidRPr="007F69DE">
        <w:rPr>
          <w:b/>
          <w:sz w:val="28"/>
          <w:szCs w:val="28"/>
        </w:rPr>
        <w:t>Тема 8. Проект. Этапы создания проекта. Оформление проекта.</w:t>
      </w:r>
    </w:p>
    <w:p w:rsidR="00532E38" w:rsidRPr="007F69DE" w:rsidRDefault="00CF7451" w:rsidP="00CF7451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>Изучение основ проектирования. Знакомство с понятие</w:t>
      </w:r>
      <w:r w:rsidR="00532E38" w:rsidRPr="007F69DE">
        <w:rPr>
          <w:sz w:val="28"/>
          <w:szCs w:val="28"/>
        </w:rPr>
        <w:t>м</w:t>
      </w:r>
      <w:r w:rsidRPr="007F69DE">
        <w:rPr>
          <w:sz w:val="28"/>
          <w:szCs w:val="28"/>
        </w:rPr>
        <w:t xml:space="preserve"> проект, целями, з</w:t>
      </w:r>
      <w:r w:rsidR="00532E38" w:rsidRPr="007F69DE">
        <w:rPr>
          <w:sz w:val="28"/>
          <w:szCs w:val="28"/>
        </w:rPr>
        <w:t xml:space="preserve">адачами, актуальностью проекта, </w:t>
      </w:r>
      <w:r w:rsidRPr="007F69DE">
        <w:rPr>
          <w:sz w:val="28"/>
          <w:szCs w:val="28"/>
        </w:rPr>
        <w:t xml:space="preserve">основными </w:t>
      </w:r>
      <w:r w:rsidR="00532E38" w:rsidRPr="007F69DE">
        <w:rPr>
          <w:sz w:val="28"/>
          <w:szCs w:val="28"/>
        </w:rPr>
        <w:t>этапами его создания. Научить учащихся оформлять проектную папку.</w:t>
      </w:r>
    </w:p>
    <w:p w:rsidR="00532E38" w:rsidRPr="007F69DE" w:rsidRDefault="00532E38" w:rsidP="00CF7451">
      <w:pPr>
        <w:ind w:firstLine="0"/>
        <w:rPr>
          <w:sz w:val="28"/>
          <w:szCs w:val="28"/>
        </w:rPr>
      </w:pPr>
    </w:p>
    <w:p w:rsidR="0059227B" w:rsidRPr="00DA1EC0" w:rsidRDefault="0059227B" w:rsidP="00B825C5">
      <w:pPr>
        <w:pStyle w:val="2"/>
        <w:rPr>
          <w:rFonts w:ascii="Times New Roman" w:hAnsi="Times New Roman" w:cs="Times New Roman"/>
          <w:i w:val="0"/>
        </w:rPr>
      </w:pPr>
      <w:bookmarkStart w:id="6" w:name="_Toc341125028"/>
      <w:bookmarkStart w:id="7" w:name="_Toc119130976"/>
      <w:r w:rsidRPr="00DA1EC0">
        <w:rPr>
          <w:rFonts w:ascii="Times New Roman" w:hAnsi="Times New Roman" w:cs="Times New Roman"/>
          <w:i w:val="0"/>
        </w:rPr>
        <w:t>Методическое обеспечение образовательной программы</w:t>
      </w:r>
      <w:bookmarkEnd w:id="6"/>
    </w:p>
    <w:p w:rsidR="00DA1EC0" w:rsidRDefault="000F23FF" w:rsidP="00DA1EC0">
      <w:pPr>
        <w:ind w:firstLine="0"/>
        <w:rPr>
          <w:sz w:val="28"/>
          <w:szCs w:val="28"/>
        </w:rPr>
      </w:pPr>
      <w:r w:rsidRPr="007F69DE">
        <w:rPr>
          <w:sz w:val="28"/>
          <w:szCs w:val="28"/>
        </w:rPr>
        <w:t xml:space="preserve">Эффективность обучения по данной программе зависит от организации </w:t>
      </w:r>
      <w:proofErr w:type="gramStart"/>
      <w:r w:rsidRPr="007F69DE">
        <w:rPr>
          <w:sz w:val="28"/>
          <w:szCs w:val="28"/>
        </w:rPr>
        <w:t>занятий</w:t>
      </w:r>
      <w:proofErr w:type="gramEnd"/>
      <w:r w:rsidRPr="007F69DE">
        <w:rPr>
          <w:sz w:val="28"/>
          <w:szCs w:val="28"/>
        </w:rPr>
        <w:t xml:space="preserve"> проводимых с применением следующих методов по способу получения знаний </w:t>
      </w:r>
    </w:p>
    <w:p w:rsidR="000F23FF" w:rsidRPr="007F69DE" w:rsidRDefault="000F23FF" w:rsidP="00241F55">
      <w:pPr>
        <w:numPr>
          <w:ilvl w:val="0"/>
          <w:numId w:val="14"/>
        </w:numPr>
        <w:rPr>
          <w:sz w:val="28"/>
          <w:szCs w:val="28"/>
        </w:rPr>
      </w:pPr>
      <w:r w:rsidRPr="007F69DE">
        <w:rPr>
          <w:sz w:val="28"/>
          <w:szCs w:val="28"/>
        </w:rPr>
        <w:t>Объяснительно - иллюстративный -    предъявление информации различными способами (</w:t>
      </w:r>
      <w:r w:rsidR="00C1425F" w:rsidRPr="007F69DE">
        <w:rPr>
          <w:sz w:val="28"/>
          <w:szCs w:val="28"/>
        </w:rPr>
        <w:t>объяснение</w:t>
      </w:r>
      <w:r w:rsidRPr="007F69DE">
        <w:rPr>
          <w:sz w:val="28"/>
          <w:szCs w:val="28"/>
        </w:rPr>
        <w:t xml:space="preserve">, рассказ, беседа, инструктаж, демонстрация, работа с технологическими картами и </w:t>
      </w:r>
      <w:proofErr w:type="spellStart"/>
      <w:r w:rsidRPr="007F69DE">
        <w:rPr>
          <w:sz w:val="28"/>
          <w:szCs w:val="28"/>
        </w:rPr>
        <w:t>др</w:t>
      </w:r>
      <w:proofErr w:type="spellEnd"/>
      <w:r w:rsidRPr="007F69DE">
        <w:rPr>
          <w:sz w:val="28"/>
          <w:szCs w:val="28"/>
        </w:rPr>
        <w:t>);</w:t>
      </w:r>
    </w:p>
    <w:p w:rsidR="000F23F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proofErr w:type="gramStart"/>
      <w:r w:rsidRPr="007F69DE">
        <w:rPr>
          <w:sz w:val="28"/>
          <w:szCs w:val="28"/>
        </w:rPr>
        <w:t>Эвристический  -</w:t>
      </w:r>
      <w:proofErr w:type="gramEnd"/>
      <w:r w:rsidRPr="007F69DE">
        <w:rPr>
          <w:sz w:val="28"/>
          <w:szCs w:val="28"/>
        </w:rPr>
        <w:t xml:space="preserve">  метод  творческой   деятельности  (создание творческих моделей и т.д.)</w:t>
      </w:r>
    </w:p>
    <w:p w:rsidR="000F23F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r w:rsidRPr="007F69DE">
        <w:rPr>
          <w:sz w:val="28"/>
          <w:szCs w:val="28"/>
        </w:rPr>
        <w:t>Проблемный - постановка проблемы и самостоятельный поиск её решения обучающимися;</w:t>
      </w:r>
    </w:p>
    <w:p w:rsidR="000F23F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r w:rsidRPr="007F69DE">
        <w:rPr>
          <w:sz w:val="28"/>
          <w:szCs w:val="28"/>
        </w:rPr>
        <w:t>Программированный - набор операций, которые необходимо выполнить в ходе выполнения практических работ (форма: компьютерный практикум, проектная деятельность);</w:t>
      </w:r>
    </w:p>
    <w:p w:rsidR="000F23F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r w:rsidRPr="007F69DE">
        <w:rPr>
          <w:sz w:val="28"/>
          <w:szCs w:val="28"/>
        </w:rPr>
        <w:t>Репродуктивный - воспроизводство знаний и способов деятельности (</w:t>
      </w:r>
      <w:proofErr w:type="gramStart"/>
      <w:r w:rsidRPr="007F69DE">
        <w:rPr>
          <w:sz w:val="28"/>
          <w:szCs w:val="28"/>
        </w:rPr>
        <w:t>форма:  собирание</w:t>
      </w:r>
      <w:proofErr w:type="gramEnd"/>
      <w:r w:rsidRPr="007F69DE">
        <w:rPr>
          <w:sz w:val="28"/>
          <w:szCs w:val="28"/>
        </w:rPr>
        <w:t xml:space="preserve"> моделей и конструкций по образцу, беседа, упражнения по аналогу),</w:t>
      </w:r>
    </w:p>
    <w:p w:rsidR="000F23F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r w:rsidRPr="007F69DE">
        <w:rPr>
          <w:sz w:val="28"/>
          <w:szCs w:val="28"/>
        </w:rPr>
        <w:t>Частично - по</w:t>
      </w:r>
      <w:r w:rsidR="00C1425F" w:rsidRPr="007F69DE">
        <w:rPr>
          <w:sz w:val="28"/>
          <w:szCs w:val="28"/>
        </w:rPr>
        <w:t>исковый - решение проблемны</w:t>
      </w:r>
      <w:r w:rsidRPr="007F69DE">
        <w:rPr>
          <w:sz w:val="28"/>
          <w:szCs w:val="28"/>
        </w:rPr>
        <w:t xml:space="preserve">х </w:t>
      </w:r>
      <w:r w:rsidR="00C1425F" w:rsidRPr="007F69DE">
        <w:rPr>
          <w:sz w:val="28"/>
          <w:szCs w:val="28"/>
        </w:rPr>
        <w:t>з</w:t>
      </w:r>
      <w:r w:rsidRPr="007F69DE">
        <w:rPr>
          <w:sz w:val="28"/>
          <w:szCs w:val="28"/>
        </w:rPr>
        <w:t>адач с помощью педаг</w:t>
      </w:r>
      <w:r w:rsidR="00C1425F" w:rsidRPr="007F69DE">
        <w:rPr>
          <w:sz w:val="28"/>
          <w:szCs w:val="28"/>
        </w:rPr>
        <w:t>ога;</w:t>
      </w:r>
    </w:p>
    <w:p w:rsidR="00C1425F" w:rsidRPr="007F69DE" w:rsidRDefault="00C1425F" w:rsidP="00241F55">
      <w:pPr>
        <w:numPr>
          <w:ilvl w:val="0"/>
          <w:numId w:val="5"/>
        </w:numPr>
        <w:rPr>
          <w:sz w:val="28"/>
          <w:szCs w:val="28"/>
        </w:rPr>
      </w:pPr>
      <w:r w:rsidRPr="007F69DE">
        <w:rPr>
          <w:sz w:val="28"/>
          <w:szCs w:val="28"/>
        </w:rPr>
        <w:t>Поисковый – самостоятельное решение проблем;</w:t>
      </w:r>
    </w:p>
    <w:p w:rsidR="00C1425F" w:rsidRPr="007F69DE" w:rsidRDefault="000F23FF" w:rsidP="00241F55">
      <w:pPr>
        <w:numPr>
          <w:ilvl w:val="0"/>
          <w:numId w:val="5"/>
        </w:numPr>
        <w:rPr>
          <w:sz w:val="28"/>
          <w:szCs w:val="28"/>
        </w:rPr>
      </w:pPr>
      <w:proofErr w:type="gramStart"/>
      <w:r w:rsidRPr="007F69DE">
        <w:rPr>
          <w:sz w:val="28"/>
          <w:szCs w:val="28"/>
        </w:rPr>
        <w:t>Метод  проблемн</w:t>
      </w:r>
      <w:r w:rsidR="00C1425F" w:rsidRPr="007F69DE">
        <w:rPr>
          <w:sz w:val="28"/>
          <w:szCs w:val="28"/>
        </w:rPr>
        <w:t>ого</w:t>
      </w:r>
      <w:proofErr w:type="gramEnd"/>
      <w:r w:rsidRPr="007F69DE">
        <w:rPr>
          <w:sz w:val="28"/>
          <w:szCs w:val="28"/>
        </w:rPr>
        <w:t xml:space="preserve"> изложения  - пос</w:t>
      </w:r>
      <w:r w:rsidR="00C1425F" w:rsidRPr="007F69DE">
        <w:rPr>
          <w:sz w:val="28"/>
          <w:szCs w:val="28"/>
        </w:rPr>
        <w:t>т</w:t>
      </w:r>
      <w:r w:rsidRPr="007F69DE">
        <w:rPr>
          <w:sz w:val="28"/>
          <w:szCs w:val="28"/>
        </w:rPr>
        <w:t xml:space="preserve">ановка </w:t>
      </w:r>
      <w:r w:rsidR="00C1425F" w:rsidRPr="007F69DE">
        <w:rPr>
          <w:sz w:val="28"/>
          <w:szCs w:val="28"/>
        </w:rPr>
        <w:t>пр</w:t>
      </w:r>
      <w:r w:rsidRPr="007F69DE">
        <w:rPr>
          <w:sz w:val="28"/>
          <w:szCs w:val="28"/>
        </w:rPr>
        <w:t>облемы  педагогам,  реше</w:t>
      </w:r>
      <w:r w:rsidR="00C1425F" w:rsidRPr="007F69DE">
        <w:rPr>
          <w:sz w:val="28"/>
          <w:szCs w:val="28"/>
        </w:rPr>
        <w:t>ние</w:t>
      </w:r>
      <w:r w:rsidRPr="007F69DE">
        <w:rPr>
          <w:sz w:val="28"/>
          <w:szCs w:val="28"/>
        </w:rPr>
        <w:t xml:space="preserve"> е</w:t>
      </w:r>
      <w:r w:rsidR="00C1425F" w:rsidRPr="007F69DE">
        <w:rPr>
          <w:sz w:val="28"/>
          <w:szCs w:val="28"/>
        </w:rPr>
        <w:t>е</w:t>
      </w:r>
      <w:r w:rsidRPr="007F69DE">
        <w:rPr>
          <w:sz w:val="28"/>
          <w:szCs w:val="28"/>
        </w:rPr>
        <w:t xml:space="preserve"> самим </w:t>
      </w:r>
      <w:r w:rsidR="00C1425F" w:rsidRPr="007F69DE">
        <w:rPr>
          <w:sz w:val="28"/>
          <w:szCs w:val="28"/>
        </w:rPr>
        <w:t>пе</w:t>
      </w:r>
      <w:r w:rsidRPr="007F69DE">
        <w:rPr>
          <w:sz w:val="28"/>
          <w:szCs w:val="28"/>
        </w:rPr>
        <w:t>дагогом, соучастие обучающихс</w:t>
      </w:r>
      <w:r w:rsidR="00C1425F" w:rsidRPr="007F69DE">
        <w:rPr>
          <w:sz w:val="28"/>
          <w:szCs w:val="28"/>
        </w:rPr>
        <w:t>я</w:t>
      </w:r>
      <w:r w:rsidRPr="007F69DE">
        <w:rPr>
          <w:sz w:val="28"/>
          <w:szCs w:val="28"/>
        </w:rPr>
        <w:t xml:space="preserve"> пр</w:t>
      </w:r>
      <w:r w:rsidR="00C1425F" w:rsidRPr="007F69DE">
        <w:rPr>
          <w:sz w:val="28"/>
          <w:szCs w:val="28"/>
        </w:rPr>
        <w:t>и решении.</w:t>
      </w:r>
    </w:p>
    <w:p w:rsidR="007D6404" w:rsidRPr="007F69DE" w:rsidRDefault="007D6404" w:rsidP="007D6404">
      <w:pPr>
        <w:rPr>
          <w:sz w:val="28"/>
          <w:szCs w:val="28"/>
        </w:rPr>
      </w:pPr>
    </w:p>
    <w:p w:rsidR="0059227B" w:rsidRPr="007F69DE" w:rsidRDefault="007D6404" w:rsidP="00DA1EC0">
      <w:pPr>
        <w:rPr>
          <w:b/>
          <w:sz w:val="28"/>
          <w:szCs w:val="28"/>
        </w:rPr>
      </w:pPr>
      <w:r w:rsidRPr="007F69DE">
        <w:rPr>
          <w:sz w:val="28"/>
          <w:szCs w:val="28"/>
        </w:rPr>
        <w:t xml:space="preserve">Дидактическое обеспечение программы представлено разработанными планами, конспектами занятий, презентациями к урокам </w:t>
      </w:r>
    </w:p>
    <w:p w:rsidR="001C3F43" w:rsidRPr="00DA1EC0" w:rsidRDefault="00DA1EC0" w:rsidP="001C3F43">
      <w:pPr>
        <w:pStyle w:val="2"/>
        <w:rPr>
          <w:rFonts w:ascii="Times New Roman" w:hAnsi="Times New Roman" w:cs="Times New Roman"/>
          <w:i w:val="0"/>
        </w:rPr>
      </w:pPr>
      <w:r w:rsidRPr="00DA1EC0">
        <w:rPr>
          <w:rFonts w:ascii="Times New Roman" w:hAnsi="Times New Roman" w:cs="Times New Roman"/>
          <w:i w:val="0"/>
        </w:rPr>
        <w:t>Список используемой литературы</w:t>
      </w:r>
    </w:p>
    <w:p w:rsidR="001C3F43" w:rsidRPr="007F69DE" w:rsidRDefault="001C3F43" w:rsidP="001C3F43">
      <w:pPr>
        <w:numPr>
          <w:ilvl w:val="0"/>
          <w:numId w:val="1"/>
        </w:numPr>
        <w:rPr>
          <w:sz w:val="28"/>
          <w:szCs w:val="28"/>
        </w:rPr>
      </w:pPr>
      <w:r w:rsidRPr="007F69DE">
        <w:rPr>
          <w:sz w:val="28"/>
          <w:szCs w:val="28"/>
        </w:rPr>
        <w:t>Комплект методических материалов «</w:t>
      </w:r>
      <w:proofErr w:type="spellStart"/>
      <w:r w:rsidRPr="007F69DE">
        <w:rPr>
          <w:sz w:val="28"/>
          <w:szCs w:val="28"/>
        </w:rPr>
        <w:t>Перворобот</w:t>
      </w:r>
      <w:proofErr w:type="spellEnd"/>
      <w:r w:rsidRPr="007F69DE">
        <w:rPr>
          <w:sz w:val="28"/>
          <w:szCs w:val="28"/>
        </w:rPr>
        <w:t>».</w:t>
      </w:r>
    </w:p>
    <w:p w:rsidR="001C3F43" w:rsidRPr="007F69DE" w:rsidRDefault="00313420" w:rsidP="001C3F43">
      <w:pPr>
        <w:numPr>
          <w:ilvl w:val="0"/>
          <w:numId w:val="1"/>
        </w:numPr>
        <w:rPr>
          <w:sz w:val="28"/>
          <w:szCs w:val="28"/>
        </w:rPr>
      </w:pPr>
      <w:hyperlink r:id="rId8" w:history="1">
        <w:r w:rsidR="001C3F43" w:rsidRPr="007F69DE">
          <w:rPr>
            <w:rStyle w:val="a9"/>
            <w:sz w:val="28"/>
            <w:szCs w:val="28"/>
          </w:rPr>
          <w:t>http://lego.rkc-74.ru/</w:t>
        </w:r>
      </w:hyperlink>
      <w:r w:rsidR="001C3F43" w:rsidRPr="007F69DE">
        <w:rPr>
          <w:sz w:val="28"/>
          <w:szCs w:val="28"/>
        </w:rPr>
        <w:t xml:space="preserve"> </w:t>
      </w:r>
    </w:p>
    <w:p w:rsidR="001C3F43" w:rsidRPr="007F69DE" w:rsidRDefault="00313420" w:rsidP="00430B7E">
      <w:pPr>
        <w:numPr>
          <w:ilvl w:val="0"/>
          <w:numId w:val="1"/>
        </w:numPr>
        <w:rPr>
          <w:sz w:val="28"/>
          <w:szCs w:val="28"/>
        </w:rPr>
      </w:pPr>
      <w:hyperlink r:id="rId9" w:history="1">
        <w:r w:rsidR="001C3F43" w:rsidRPr="007F69DE">
          <w:rPr>
            <w:sz w:val="28"/>
            <w:szCs w:val="28"/>
          </w:rPr>
          <w:t>http://9151394.ru/?fuseaction=proj.lego</w:t>
        </w:r>
      </w:hyperlink>
      <w:r w:rsidR="001C3F43" w:rsidRPr="007F69DE">
        <w:rPr>
          <w:sz w:val="28"/>
          <w:szCs w:val="28"/>
        </w:rPr>
        <w:t xml:space="preserve">  </w:t>
      </w:r>
    </w:p>
    <w:p w:rsidR="00430B7E" w:rsidRPr="007F69DE" w:rsidRDefault="00313420" w:rsidP="00430B7E">
      <w:pPr>
        <w:numPr>
          <w:ilvl w:val="0"/>
          <w:numId w:val="1"/>
        </w:numPr>
        <w:rPr>
          <w:sz w:val="28"/>
          <w:szCs w:val="28"/>
        </w:rPr>
      </w:pPr>
      <w:hyperlink r:id="rId10" w:history="1">
        <w:r w:rsidR="001C3F43" w:rsidRPr="007F69DE">
          <w:rPr>
            <w:sz w:val="28"/>
            <w:szCs w:val="28"/>
          </w:rPr>
          <w:t>http://9151394.ru/index.php?fuseaction=konkurs.konkurs</w:t>
        </w:r>
      </w:hyperlink>
    </w:p>
    <w:p w:rsidR="001C3F43" w:rsidRPr="007F69DE" w:rsidRDefault="00313420" w:rsidP="001C3F43">
      <w:pPr>
        <w:numPr>
          <w:ilvl w:val="0"/>
          <w:numId w:val="1"/>
        </w:numPr>
        <w:rPr>
          <w:sz w:val="28"/>
          <w:szCs w:val="28"/>
        </w:rPr>
      </w:pPr>
      <w:hyperlink r:id="rId11" w:history="1">
        <w:r w:rsidR="001C3F43" w:rsidRPr="007F69DE">
          <w:rPr>
            <w:sz w:val="28"/>
            <w:szCs w:val="28"/>
          </w:rPr>
          <w:t>http://www.lego.com/education/</w:t>
        </w:r>
      </w:hyperlink>
      <w:r w:rsidR="00065B19" w:rsidRPr="007F69DE">
        <w:rPr>
          <w:sz w:val="28"/>
          <w:szCs w:val="28"/>
        </w:rPr>
        <w:t xml:space="preserve">  </w:t>
      </w:r>
    </w:p>
    <w:p w:rsidR="001C3F43" w:rsidRPr="007F69DE" w:rsidRDefault="00313420" w:rsidP="001C3F43">
      <w:pPr>
        <w:numPr>
          <w:ilvl w:val="0"/>
          <w:numId w:val="1"/>
        </w:numPr>
        <w:rPr>
          <w:sz w:val="28"/>
          <w:szCs w:val="28"/>
        </w:rPr>
      </w:pPr>
      <w:hyperlink r:id="rId12" w:history="1">
        <w:r w:rsidR="001C3F43" w:rsidRPr="007F69DE">
          <w:rPr>
            <w:sz w:val="28"/>
            <w:szCs w:val="28"/>
          </w:rPr>
          <w:t>http://www.wroboto.org/</w:t>
        </w:r>
      </w:hyperlink>
    </w:p>
    <w:p w:rsidR="001C3F43" w:rsidRPr="007F69DE" w:rsidRDefault="00313420" w:rsidP="001C3F43">
      <w:pPr>
        <w:numPr>
          <w:ilvl w:val="0"/>
          <w:numId w:val="1"/>
        </w:numPr>
        <w:rPr>
          <w:sz w:val="28"/>
          <w:szCs w:val="28"/>
        </w:rPr>
      </w:pPr>
      <w:hyperlink r:id="rId13" w:history="1">
        <w:r w:rsidR="001C3F43" w:rsidRPr="007F69DE">
          <w:rPr>
            <w:sz w:val="28"/>
            <w:szCs w:val="28"/>
          </w:rPr>
          <w:t>http://www.roboclub.ru/</w:t>
        </w:r>
      </w:hyperlink>
    </w:p>
    <w:p w:rsidR="00DB12FA" w:rsidRPr="007F69DE" w:rsidRDefault="00313420" w:rsidP="00DB12FA">
      <w:pPr>
        <w:numPr>
          <w:ilvl w:val="0"/>
          <w:numId w:val="1"/>
        </w:numPr>
        <w:rPr>
          <w:sz w:val="28"/>
          <w:szCs w:val="28"/>
        </w:rPr>
      </w:pPr>
      <w:hyperlink r:id="rId14" w:history="1">
        <w:r w:rsidR="001C3F43" w:rsidRPr="007F69DE">
          <w:rPr>
            <w:sz w:val="28"/>
            <w:szCs w:val="28"/>
          </w:rPr>
          <w:t>http://robosport.ru/</w:t>
        </w:r>
      </w:hyperlink>
    </w:p>
    <w:p w:rsidR="00430B7E" w:rsidRPr="007F69DE" w:rsidRDefault="00313420" w:rsidP="001C3F43">
      <w:pPr>
        <w:numPr>
          <w:ilvl w:val="0"/>
          <w:numId w:val="1"/>
        </w:numPr>
        <w:rPr>
          <w:sz w:val="28"/>
          <w:szCs w:val="28"/>
        </w:rPr>
      </w:pPr>
      <w:hyperlink r:id="rId15" w:history="1">
        <w:r w:rsidR="00430B7E" w:rsidRPr="007F69DE">
          <w:rPr>
            <w:rStyle w:val="a9"/>
            <w:sz w:val="28"/>
            <w:szCs w:val="28"/>
          </w:rPr>
          <w:t>http://www.prorobot.ru/</w:t>
        </w:r>
      </w:hyperlink>
    </w:p>
    <w:p w:rsidR="00C42D17" w:rsidRPr="00DA1EC0" w:rsidRDefault="00313420" w:rsidP="00DA1EC0">
      <w:pPr>
        <w:numPr>
          <w:ilvl w:val="0"/>
          <w:numId w:val="1"/>
        </w:numPr>
        <w:ind w:firstLine="0"/>
        <w:jc w:val="left"/>
        <w:rPr>
          <w:sz w:val="28"/>
          <w:szCs w:val="28"/>
        </w:rPr>
      </w:pPr>
      <w:hyperlink r:id="rId16" w:history="1">
        <w:r w:rsidR="00497452" w:rsidRPr="00DA1EC0">
          <w:rPr>
            <w:rStyle w:val="a9"/>
            <w:sz w:val="28"/>
            <w:szCs w:val="28"/>
          </w:rPr>
          <w:t>http://stary-melnik.ru</w:t>
        </w:r>
      </w:hyperlink>
      <w:bookmarkEnd w:id="7"/>
    </w:p>
    <w:sectPr w:rsidR="00C42D17" w:rsidRPr="00DA1EC0" w:rsidSect="00714B5D">
      <w:footerReference w:type="default" r:id="rId17"/>
      <w:pgSz w:w="11906" w:h="16838" w:code="9"/>
      <w:pgMar w:top="1134" w:right="851" w:bottom="1134" w:left="1134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420" w:rsidRDefault="00313420">
      <w:r>
        <w:separator/>
      </w:r>
    </w:p>
  </w:endnote>
  <w:endnote w:type="continuationSeparator" w:id="0">
    <w:p w:rsidR="00313420" w:rsidRDefault="0031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621" w:rsidRDefault="00D85621" w:rsidP="003619E2">
    <w:pPr>
      <w:pStyle w:val="a6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334D2">
      <w:rPr>
        <w:rStyle w:val="a7"/>
        <w:noProof/>
      </w:rPr>
      <w:t>7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420" w:rsidRDefault="00313420">
      <w:r>
        <w:separator/>
      </w:r>
    </w:p>
  </w:footnote>
  <w:footnote w:type="continuationSeparator" w:id="0">
    <w:p w:rsidR="00313420" w:rsidRDefault="00313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 w15:restartNumberingAfterBreak="0">
    <w:nsid w:val="00000009"/>
    <w:multiLevelType w:val="multilevel"/>
    <w:tmpl w:val="46D2605E"/>
    <w:name w:val="WW8Num3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F71123F"/>
    <w:multiLevelType w:val="hybridMultilevel"/>
    <w:tmpl w:val="3D96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54E40"/>
    <w:multiLevelType w:val="hybridMultilevel"/>
    <w:tmpl w:val="73806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00396"/>
    <w:multiLevelType w:val="multilevel"/>
    <w:tmpl w:val="F2E852AA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875E5F"/>
    <w:multiLevelType w:val="hybridMultilevel"/>
    <w:tmpl w:val="792AD0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0E273F"/>
    <w:multiLevelType w:val="hybridMultilevel"/>
    <w:tmpl w:val="B8E22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D717D"/>
    <w:multiLevelType w:val="hybridMultilevel"/>
    <w:tmpl w:val="4CA26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01ADD"/>
    <w:multiLevelType w:val="hybridMultilevel"/>
    <w:tmpl w:val="9F644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05C6E"/>
    <w:multiLevelType w:val="hybridMultilevel"/>
    <w:tmpl w:val="6E0E6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926D48"/>
    <w:multiLevelType w:val="hybridMultilevel"/>
    <w:tmpl w:val="543CE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632BD"/>
    <w:multiLevelType w:val="hybridMultilevel"/>
    <w:tmpl w:val="90161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695BD6"/>
    <w:multiLevelType w:val="hybridMultilevel"/>
    <w:tmpl w:val="A8C895CA"/>
    <w:lvl w:ilvl="0" w:tplc="2ADA6D4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90DA8210">
      <w:start w:val="1"/>
      <w:numFmt w:val="bullet"/>
      <w:pStyle w:val="a0"/>
      <w:lvlText w:val="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0816B4">
      <w:start w:val="1"/>
      <w:numFmt w:val="bullet"/>
      <w:lvlText w:val=""/>
      <w:lvlJc w:val="left"/>
      <w:pPr>
        <w:tabs>
          <w:tab w:val="num" w:pos="2340"/>
        </w:tabs>
        <w:ind w:left="2340" w:hanging="360"/>
      </w:pPr>
      <w:rPr>
        <w:rFonts w:ascii="Wingdings 2" w:hAnsi="Wingdings 2" w:hint="default"/>
      </w:rPr>
    </w:lvl>
    <w:lvl w:ilvl="3" w:tplc="D3AAA9F4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eastAsia="Times New Roman" w:hAnsi="Wingdings" w:cs="Times New Roman" w:hint="default"/>
      </w:rPr>
    </w:lvl>
    <w:lvl w:ilvl="4" w:tplc="F63C020A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E15A4E"/>
    <w:multiLevelType w:val="hybridMultilevel"/>
    <w:tmpl w:val="4A4A6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B647D"/>
    <w:multiLevelType w:val="hybridMultilevel"/>
    <w:tmpl w:val="B19E7B3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79BE362C"/>
    <w:multiLevelType w:val="hybridMultilevel"/>
    <w:tmpl w:val="D1704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2"/>
  </w:num>
  <w:num w:numId="4">
    <w:abstractNumId w:val="15"/>
  </w:num>
  <w:num w:numId="5">
    <w:abstractNumId w:val="2"/>
  </w:num>
  <w:num w:numId="6">
    <w:abstractNumId w:val="5"/>
  </w:num>
  <w:num w:numId="7">
    <w:abstractNumId w:val="11"/>
  </w:num>
  <w:num w:numId="8">
    <w:abstractNumId w:val="7"/>
  </w:num>
  <w:num w:numId="9">
    <w:abstractNumId w:val="6"/>
  </w:num>
  <w:num w:numId="10">
    <w:abstractNumId w:val="3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EBA"/>
    <w:rsid w:val="000011DB"/>
    <w:rsid w:val="0000187D"/>
    <w:rsid w:val="00003428"/>
    <w:rsid w:val="000049B1"/>
    <w:rsid w:val="00006A2F"/>
    <w:rsid w:val="00007337"/>
    <w:rsid w:val="00010283"/>
    <w:rsid w:val="000104AF"/>
    <w:rsid w:val="0001089C"/>
    <w:rsid w:val="00014BE5"/>
    <w:rsid w:val="0002232C"/>
    <w:rsid w:val="00022A0A"/>
    <w:rsid w:val="00023880"/>
    <w:rsid w:val="00023B2E"/>
    <w:rsid w:val="00023C36"/>
    <w:rsid w:val="0002517A"/>
    <w:rsid w:val="00025BD8"/>
    <w:rsid w:val="00030339"/>
    <w:rsid w:val="00031A20"/>
    <w:rsid w:val="000420DD"/>
    <w:rsid w:val="000460A1"/>
    <w:rsid w:val="00046612"/>
    <w:rsid w:val="00054570"/>
    <w:rsid w:val="0006066F"/>
    <w:rsid w:val="00063C4D"/>
    <w:rsid w:val="00065B19"/>
    <w:rsid w:val="00065F52"/>
    <w:rsid w:val="0006638B"/>
    <w:rsid w:val="00067E60"/>
    <w:rsid w:val="00067E69"/>
    <w:rsid w:val="0007013F"/>
    <w:rsid w:val="00073DFC"/>
    <w:rsid w:val="00081E2D"/>
    <w:rsid w:val="000848C6"/>
    <w:rsid w:val="000862D7"/>
    <w:rsid w:val="0009038C"/>
    <w:rsid w:val="0009242C"/>
    <w:rsid w:val="00092499"/>
    <w:rsid w:val="00092905"/>
    <w:rsid w:val="00097DF3"/>
    <w:rsid w:val="000A2C11"/>
    <w:rsid w:val="000A6B9A"/>
    <w:rsid w:val="000B6A33"/>
    <w:rsid w:val="000C11B7"/>
    <w:rsid w:val="000C37FA"/>
    <w:rsid w:val="000C57E3"/>
    <w:rsid w:val="000C683D"/>
    <w:rsid w:val="000D2ECF"/>
    <w:rsid w:val="000D4A66"/>
    <w:rsid w:val="000D665D"/>
    <w:rsid w:val="000E4783"/>
    <w:rsid w:val="000E53E0"/>
    <w:rsid w:val="000E5D31"/>
    <w:rsid w:val="000E6E35"/>
    <w:rsid w:val="000F23FF"/>
    <w:rsid w:val="000F690C"/>
    <w:rsid w:val="000F7F50"/>
    <w:rsid w:val="001039AC"/>
    <w:rsid w:val="00104021"/>
    <w:rsid w:val="00104887"/>
    <w:rsid w:val="00110A5C"/>
    <w:rsid w:val="001122E6"/>
    <w:rsid w:val="00113640"/>
    <w:rsid w:val="00114098"/>
    <w:rsid w:val="00114483"/>
    <w:rsid w:val="00116E23"/>
    <w:rsid w:val="001234D7"/>
    <w:rsid w:val="00133C5C"/>
    <w:rsid w:val="0013751A"/>
    <w:rsid w:val="00137ACF"/>
    <w:rsid w:val="001409FB"/>
    <w:rsid w:val="00141EAC"/>
    <w:rsid w:val="00145D16"/>
    <w:rsid w:val="00146800"/>
    <w:rsid w:val="00146A48"/>
    <w:rsid w:val="0015141A"/>
    <w:rsid w:val="00151CB0"/>
    <w:rsid w:val="001531FF"/>
    <w:rsid w:val="00153271"/>
    <w:rsid w:val="00157E5B"/>
    <w:rsid w:val="001613B6"/>
    <w:rsid w:val="0016311D"/>
    <w:rsid w:val="0017012B"/>
    <w:rsid w:val="00171EEA"/>
    <w:rsid w:val="00173C05"/>
    <w:rsid w:val="001839C2"/>
    <w:rsid w:val="00185F55"/>
    <w:rsid w:val="001A69F9"/>
    <w:rsid w:val="001A764E"/>
    <w:rsid w:val="001B1BB0"/>
    <w:rsid w:val="001B1C26"/>
    <w:rsid w:val="001B2910"/>
    <w:rsid w:val="001B31B0"/>
    <w:rsid w:val="001B42F1"/>
    <w:rsid w:val="001B6A47"/>
    <w:rsid w:val="001B6B16"/>
    <w:rsid w:val="001C07CB"/>
    <w:rsid w:val="001C3F43"/>
    <w:rsid w:val="001D0F3F"/>
    <w:rsid w:val="001D2941"/>
    <w:rsid w:val="001D3BE5"/>
    <w:rsid w:val="001D69AF"/>
    <w:rsid w:val="001E170E"/>
    <w:rsid w:val="001E38B6"/>
    <w:rsid w:val="001E3D06"/>
    <w:rsid w:val="001E55D3"/>
    <w:rsid w:val="001F286D"/>
    <w:rsid w:val="001F2FCE"/>
    <w:rsid w:val="001F4533"/>
    <w:rsid w:val="001F5225"/>
    <w:rsid w:val="001F7405"/>
    <w:rsid w:val="0020016E"/>
    <w:rsid w:val="002112D1"/>
    <w:rsid w:val="00212C08"/>
    <w:rsid w:val="00215EB3"/>
    <w:rsid w:val="002209ED"/>
    <w:rsid w:val="00223B7D"/>
    <w:rsid w:val="00226E35"/>
    <w:rsid w:val="0023661C"/>
    <w:rsid w:val="00237095"/>
    <w:rsid w:val="00240DE9"/>
    <w:rsid w:val="00241F55"/>
    <w:rsid w:val="00251541"/>
    <w:rsid w:val="00254172"/>
    <w:rsid w:val="0025426F"/>
    <w:rsid w:val="002626EF"/>
    <w:rsid w:val="00263568"/>
    <w:rsid w:val="00264CED"/>
    <w:rsid w:val="00272CFD"/>
    <w:rsid w:val="00274A82"/>
    <w:rsid w:val="00274D07"/>
    <w:rsid w:val="00275D7A"/>
    <w:rsid w:val="0028008B"/>
    <w:rsid w:val="00283B51"/>
    <w:rsid w:val="00284540"/>
    <w:rsid w:val="00284C68"/>
    <w:rsid w:val="00290222"/>
    <w:rsid w:val="00290D8F"/>
    <w:rsid w:val="0029283D"/>
    <w:rsid w:val="00294A35"/>
    <w:rsid w:val="0029600F"/>
    <w:rsid w:val="00297463"/>
    <w:rsid w:val="002976FE"/>
    <w:rsid w:val="002A01F1"/>
    <w:rsid w:val="002A4075"/>
    <w:rsid w:val="002A737F"/>
    <w:rsid w:val="002A7E09"/>
    <w:rsid w:val="002B00A6"/>
    <w:rsid w:val="002B0224"/>
    <w:rsid w:val="002B28BC"/>
    <w:rsid w:val="002B5597"/>
    <w:rsid w:val="002B58E9"/>
    <w:rsid w:val="002C11A1"/>
    <w:rsid w:val="002C7DB1"/>
    <w:rsid w:val="002D3AD9"/>
    <w:rsid w:val="002D65F1"/>
    <w:rsid w:val="002D7AAC"/>
    <w:rsid w:val="002E0A07"/>
    <w:rsid w:val="002E2AD1"/>
    <w:rsid w:val="002E3DD2"/>
    <w:rsid w:val="002F3CEB"/>
    <w:rsid w:val="002F60FD"/>
    <w:rsid w:val="00302C28"/>
    <w:rsid w:val="0030396A"/>
    <w:rsid w:val="003043AB"/>
    <w:rsid w:val="00304A68"/>
    <w:rsid w:val="003060BB"/>
    <w:rsid w:val="00310673"/>
    <w:rsid w:val="00313420"/>
    <w:rsid w:val="00313553"/>
    <w:rsid w:val="00314D44"/>
    <w:rsid w:val="0031537D"/>
    <w:rsid w:val="00315C06"/>
    <w:rsid w:val="00316D20"/>
    <w:rsid w:val="00316FF8"/>
    <w:rsid w:val="00322B66"/>
    <w:rsid w:val="00323171"/>
    <w:rsid w:val="0032554F"/>
    <w:rsid w:val="00335017"/>
    <w:rsid w:val="00335EBA"/>
    <w:rsid w:val="00336522"/>
    <w:rsid w:val="00340EB2"/>
    <w:rsid w:val="00341CB3"/>
    <w:rsid w:val="00343313"/>
    <w:rsid w:val="0034554A"/>
    <w:rsid w:val="00346113"/>
    <w:rsid w:val="00347EBE"/>
    <w:rsid w:val="003511EB"/>
    <w:rsid w:val="00354736"/>
    <w:rsid w:val="00354F22"/>
    <w:rsid w:val="00357AD6"/>
    <w:rsid w:val="003616C2"/>
    <w:rsid w:val="003619E2"/>
    <w:rsid w:val="003711A0"/>
    <w:rsid w:val="00371C48"/>
    <w:rsid w:val="00376767"/>
    <w:rsid w:val="00380640"/>
    <w:rsid w:val="00380963"/>
    <w:rsid w:val="00381944"/>
    <w:rsid w:val="00383F50"/>
    <w:rsid w:val="00384567"/>
    <w:rsid w:val="003847AB"/>
    <w:rsid w:val="00386BD7"/>
    <w:rsid w:val="00387FF5"/>
    <w:rsid w:val="00390FBE"/>
    <w:rsid w:val="003915F9"/>
    <w:rsid w:val="0039189C"/>
    <w:rsid w:val="003919BE"/>
    <w:rsid w:val="0039335B"/>
    <w:rsid w:val="00394EC6"/>
    <w:rsid w:val="0039519A"/>
    <w:rsid w:val="00395542"/>
    <w:rsid w:val="003B302D"/>
    <w:rsid w:val="003B3149"/>
    <w:rsid w:val="003C2B6F"/>
    <w:rsid w:val="003C58D8"/>
    <w:rsid w:val="003C5FC0"/>
    <w:rsid w:val="003D1437"/>
    <w:rsid w:val="003D2E3C"/>
    <w:rsid w:val="003D4274"/>
    <w:rsid w:val="003D4D94"/>
    <w:rsid w:val="003D66FE"/>
    <w:rsid w:val="003E0C1F"/>
    <w:rsid w:val="003E25A4"/>
    <w:rsid w:val="003E5D9B"/>
    <w:rsid w:val="003E6CFC"/>
    <w:rsid w:val="003F2FB2"/>
    <w:rsid w:val="003F3D05"/>
    <w:rsid w:val="003F61B0"/>
    <w:rsid w:val="003F71B1"/>
    <w:rsid w:val="004030CB"/>
    <w:rsid w:val="00406982"/>
    <w:rsid w:val="004121AA"/>
    <w:rsid w:val="00412C15"/>
    <w:rsid w:val="00413096"/>
    <w:rsid w:val="00413290"/>
    <w:rsid w:val="004215EC"/>
    <w:rsid w:val="0042252F"/>
    <w:rsid w:val="00423F09"/>
    <w:rsid w:val="004254D3"/>
    <w:rsid w:val="00426CB0"/>
    <w:rsid w:val="00430B7E"/>
    <w:rsid w:val="004406B5"/>
    <w:rsid w:val="004424B7"/>
    <w:rsid w:val="004433AE"/>
    <w:rsid w:val="00445A48"/>
    <w:rsid w:val="004464C4"/>
    <w:rsid w:val="004465A8"/>
    <w:rsid w:val="00446B98"/>
    <w:rsid w:val="004475EF"/>
    <w:rsid w:val="004507DD"/>
    <w:rsid w:val="00450AB7"/>
    <w:rsid w:val="00452504"/>
    <w:rsid w:val="00453055"/>
    <w:rsid w:val="00455382"/>
    <w:rsid w:val="00455723"/>
    <w:rsid w:val="0046004E"/>
    <w:rsid w:val="004618EC"/>
    <w:rsid w:val="00462E0F"/>
    <w:rsid w:val="0046635C"/>
    <w:rsid w:val="00466671"/>
    <w:rsid w:val="00467E5E"/>
    <w:rsid w:val="00470D21"/>
    <w:rsid w:val="00472EB3"/>
    <w:rsid w:val="004733F1"/>
    <w:rsid w:val="00480904"/>
    <w:rsid w:val="00482324"/>
    <w:rsid w:val="00482FD9"/>
    <w:rsid w:val="0048425F"/>
    <w:rsid w:val="00487E3D"/>
    <w:rsid w:val="0049110B"/>
    <w:rsid w:val="004916C7"/>
    <w:rsid w:val="00492CE1"/>
    <w:rsid w:val="00497452"/>
    <w:rsid w:val="004A0541"/>
    <w:rsid w:val="004A4754"/>
    <w:rsid w:val="004A752E"/>
    <w:rsid w:val="004B181A"/>
    <w:rsid w:val="004B2AAA"/>
    <w:rsid w:val="004C0278"/>
    <w:rsid w:val="004C1B5A"/>
    <w:rsid w:val="004C565A"/>
    <w:rsid w:val="004C6903"/>
    <w:rsid w:val="004C78C6"/>
    <w:rsid w:val="004D0AD4"/>
    <w:rsid w:val="004D0ECA"/>
    <w:rsid w:val="004D0F7D"/>
    <w:rsid w:val="004E3149"/>
    <w:rsid w:val="004E363A"/>
    <w:rsid w:val="004E67E3"/>
    <w:rsid w:val="004F1626"/>
    <w:rsid w:val="004F1E0B"/>
    <w:rsid w:val="004F2A83"/>
    <w:rsid w:val="004F6F4F"/>
    <w:rsid w:val="0050543C"/>
    <w:rsid w:val="00507154"/>
    <w:rsid w:val="00513741"/>
    <w:rsid w:val="00513B94"/>
    <w:rsid w:val="005207ED"/>
    <w:rsid w:val="00522AB8"/>
    <w:rsid w:val="00523DA2"/>
    <w:rsid w:val="00530CC1"/>
    <w:rsid w:val="00530DD8"/>
    <w:rsid w:val="00532E38"/>
    <w:rsid w:val="00536DC9"/>
    <w:rsid w:val="0054506D"/>
    <w:rsid w:val="0054580D"/>
    <w:rsid w:val="00546DCB"/>
    <w:rsid w:val="00546F2D"/>
    <w:rsid w:val="00553014"/>
    <w:rsid w:val="00555857"/>
    <w:rsid w:val="00556689"/>
    <w:rsid w:val="00561029"/>
    <w:rsid w:val="00561E99"/>
    <w:rsid w:val="00565B06"/>
    <w:rsid w:val="0056673B"/>
    <w:rsid w:val="00571B32"/>
    <w:rsid w:val="00572FD4"/>
    <w:rsid w:val="00574DBF"/>
    <w:rsid w:val="0058084A"/>
    <w:rsid w:val="0059227B"/>
    <w:rsid w:val="005926AB"/>
    <w:rsid w:val="005927BE"/>
    <w:rsid w:val="005A04E3"/>
    <w:rsid w:val="005A068E"/>
    <w:rsid w:val="005A365D"/>
    <w:rsid w:val="005A375A"/>
    <w:rsid w:val="005B18B5"/>
    <w:rsid w:val="005B2A6D"/>
    <w:rsid w:val="005B47E7"/>
    <w:rsid w:val="005B609E"/>
    <w:rsid w:val="005B66F5"/>
    <w:rsid w:val="005B7BE2"/>
    <w:rsid w:val="005C29C4"/>
    <w:rsid w:val="005C4A89"/>
    <w:rsid w:val="005C53E3"/>
    <w:rsid w:val="005C610A"/>
    <w:rsid w:val="005C6929"/>
    <w:rsid w:val="005C7B56"/>
    <w:rsid w:val="005D1D8F"/>
    <w:rsid w:val="005D2814"/>
    <w:rsid w:val="005D6399"/>
    <w:rsid w:val="005E03B0"/>
    <w:rsid w:val="005E421C"/>
    <w:rsid w:val="005E5064"/>
    <w:rsid w:val="005E698F"/>
    <w:rsid w:val="005F25F7"/>
    <w:rsid w:val="005F657C"/>
    <w:rsid w:val="006007CE"/>
    <w:rsid w:val="00603467"/>
    <w:rsid w:val="0060372C"/>
    <w:rsid w:val="00603E74"/>
    <w:rsid w:val="00610AA3"/>
    <w:rsid w:val="00610DC0"/>
    <w:rsid w:val="00612A26"/>
    <w:rsid w:val="00613B08"/>
    <w:rsid w:val="00613ED7"/>
    <w:rsid w:val="00614B7F"/>
    <w:rsid w:val="00615C64"/>
    <w:rsid w:val="00617745"/>
    <w:rsid w:val="00621DDF"/>
    <w:rsid w:val="0062786C"/>
    <w:rsid w:val="00627917"/>
    <w:rsid w:val="00630828"/>
    <w:rsid w:val="00631EB7"/>
    <w:rsid w:val="00634729"/>
    <w:rsid w:val="00637DFA"/>
    <w:rsid w:val="00637F4F"/>
    <w:rsid w:val="00651EF1"/>
    <w:rsid w:val="0065204D"/>
    <w:rsid w:val="006577F0"/>
    <w:rsid w:val="00660791"/>
    <w:rsid w:val="006618CB"/>
    <w:rsid w:val="00661C3A"/>
    <w:rsid w:val="00661FCF"/>
    <w:rsid w:val="00666A14"/>
    <w:rsid w:val="00675CBC"/>
    <w:rsid w:val="00680FDF"/>
    <w:rsid w:val="0068121F"/>
    <w:rsid w:val="00682C20"/>
    <w:rsid w:val="00682DBC"/>
    <w:rsid w:val="006878EB"/>
    <w:rsid w:val="00690731"/>
    <w:rsid w:val="00691C74"/>
    <w:rsid w:val="0069383A"/>
    <w:rsid w:val="00694142"/>
    <w:rsid w:val="00696016"/>
    <w:rsid w:val="006A1591"/>
    <w:rsid w:val="006A3843"/>
    <w:rsid w:val="006A3E41"/>
    <w:rsid w:val="006A42E9"/>
    <w:rsid w:val="006B0F17"/>
    <w:rsid w:val="006B1A80"/>
    <w:rsid w:val="006B426B"/>
    <w:rsid w:val="006B5D5B"/>
    <w:rsid w:val="006B7746"/>
    <w:rsid w:val="006C590E"/>
    <w:rsid w:val="006D3939"/>
    <w:rsid w:val="006E5954"/>
    <w:rsid w:val="006F3971"/>
    <w:rsid w:val="006F6275"/>
    <w:rsid w:val="006F7CF3"/>
    <w:rsid w:val="007006C2"/>
    <w:rsid w:val="007040F3"/>
    <w:rsid w:val="00705C79"/>
    <w:rsid w:val="0070677B"/>
    <w:rsid w:val="007068C6"/>
    <w:rsid w:val="00714B5D"/>
    <w:rsid w:val="00715E8C"/>
    <w:rsid w:val="00717D1F"/>
    <w:rsid w:val="00722EEA"/>
    <w:rsid w:val="00731347"/>
    <w:rsid w:val="007328D4"/>
    <w:rsid w:val="007334D2"/>
    <w:rsid w:val="00737743"/>
    <w:rsid w:val="0075289D"/>
    <w:rsid w:val="0076169A"/>
    <w:rsid w:val="00767DF9"/>
    <w:rsid w:val="00770576"/>
    <w:rsid w:val="007712E1"/>
    <w:rsid w:val="007743A5"/>
    <w:rsid w:val="00775CAA"/>
    <w:rsid w:val="007808D0"/>
    <w:rsid w:val="0078290E"/>
    <w:rsid w:val="00784FFC"/>
    <w:rsid w:val="007926E0"/>
    <w:rsid w:val="007A186B"/>
    <w:rsid w:val="007A7849"/>
    <w:rsid w:val="007B1B37"/>
    <w:rsid w:val="007B61A6"/>
    <w:rsid w:val="007B669D"/>
    <w:rsid w:val="007B7F4A"/>
    <w:rsid w:val="007C01B2"/>
    <w:rsid w:val="007C159B"/>
    <w:rsid w:val="007C1A7B"/>
    <w:rsid w:val="007C2841"/>
    <w:rsid w:val="007D6404"/>
    <w:rsid w:val="007E3A2E"/>
    <w:rsid w:val="007E3A4D"/>
    <w:rsid w:val="007E5885"/>
    <w:rsid w:val="007F111F"/>
    <w:rsid w:val="007F1C42"/>
    <w:rsid w:val="007F2BF3"/>
    <w:rsid w:val="007F4028"/>
    <w:rsid w:val="007F47A1"/>
    <w:rsid w:val="007F5CAB"/>
    <w:rsid w:val="007F61C3"/>
    <w:rsid w:val="007F62D1"/>
    <w:rsid w:val="007F69DE"/>
    <w:rsid w:val="007F6F7C"/>
    <w:rsid w:val="007F6FA0"/>
    <w:rsid w:val="00800D21"/>
    <w:rsid w:val="00801666"/>
    <w:rsid w:val="00806BAD"/>
    <w:rsid w:val="00815A01"/>
    <w:rsid w:val="00816653"/>
    <w:rsid w:val="00816682"/>
    <w:rsid w:val="00817E3C"/>
    <w:rsid w:val="00821FF7"/>
    <w:rsid w:val="008224AF"/>
    <w:rsid w:val="00824838"/>
    <w:rsid w:val="0082554E"/>
    <w:rsid w:val="0082717E"/>
    <w:rsid w:val="00827534"/>
    <w:rsid w:val="00843556"/>
    <w:rsid w:val="00843E06"/>
    <w:rsid w:val="0084629F"/>
    <w:rsid w:val="00853E01"/>
    <w:rsid w:val="0085599F"/>
    <w:rsid w:val="00863A5D"/>
    <w:rsid w:val="0087305C"/>
    <w:rsid w:val="00874B4F"/>
    <w:rsid w:val="00881C5C"/>
    <w:rsid w:val="00882136"/>
    <w:rsid w:val="0088299F"/>
    <w:rsid w:val="00885358"/>
    <w:rsid w:val="00886E99"/>
    <w:rsid w:val="00891DFB"/>
    <w:rsid w:val="00893CA8"/>
    <w:rsid w:val="0089528C"/>
    <w:rsid w:val="00895C2D"/>
    <w:rsid w:val="008A00FB"/>
    <w:rsid w:val="008A76E7"/>
    <w:rsid w:val="008B088D"/>
    <w:rsid w:val="008B11A0"/>
    <w:rsid w:val="008B1DE8"/>
    <w:rsid w:val="008B21DB"/>
    <w:rsid w:val="008B244F"/>
    <w:rsid w:val="008B7E72"/>
    <w:rsid w:val="008D1F88"/>
    <w:rsid w:val="008D1FA7"/>
    <w:rsid w:val="008E0907"/>
    <w:rsid w:val="008E1D90"/>
    <w:rsid w:val="008E1DC2"/>
    <w:rsid w:val="008E6933"/>
    <w:rsid w:val="008F4B23"/>
    <w:rsid w:val="008F7478"/>
    <w:rsid w:val="008F7C92"/>
    <w:rsid w:val="009015B6"/>
    <w:rsid w:val="00913F0F"/>
    <w:rsid w:val="00917E47"/>
    <w:rsid w:val="009200DF"/>
    <w:rsid w:val="0092097D"/>
    <w:rsid w:val="00923EAB"/>
    <w:rsid w:val="009244D2"/>
    <w:rsid w:val="00931871"/>
    <w:rsid w:val="00931B08"/>
    <w:rsid w:val="0093330C"/>
    <w:rsid w:val="00937C74"/>
    <w:rsid w:val="0094032A"/>
    <w:rsid w:val="00942E85"/>
    <w:rsid w:val="00943768"/>
    <w:rsid w:val="00943D66"/>
    <w:rsid w:val="00944C49"/>
    <w:rsid w:val="009456ED"/>
    <w:rsid w:val="009470B0"/>
    <w:rsid w:val="00954F2A"/>
    <w:rsid w:val="0096246C"/>
    <w:rsid w:val="0096642B"/>
    <w:rsid w:val="0096710C"/>
    <w:rsid w:val="00967D3E"/>
    <w:rsid w:val="0097342E"/>
    <w:rsid w:val="00975490"/>
    <w:rsid w:val="00975CED"/>
    <w:rsid w:val="00976A83"/>
    <w:rsid w:val="00980072"/>
    <w:rsid w:val="009826B6"/>
    <w:rsid w:val="00984B57"/>
    <w:rsid w:val="00985612"/>
    <w:rsid w:val="00990C87"/>
    <w:rsid w:val="00991478"/>
    <w:rsid w:val="0099230A"/>
    <w:rsid w:val="00993016"/>
    <w:rsid w:val="00994C70"/>
    <w:rsid w:val="009958AA"/>
    <w:rsid w:val="009A05AF"/>
    <w:rsid w:val="009A05B7"/>
    <w:rsid w:val="009A4264"/>
    <w:rsid w:val="009A467E"/>
    <w:rsid w:val="009A740E"/>
    <w:rsid w:val="009B0215"/>
    <w:rsid w:val="009B15BA"/>
    <w:rsid w:val="009B365F"/>
    <w:rsid w:val="009B472E"/>
    <w:rsid w:val="009B6B32"/>
    <w:rsid w:val="009C1F72"/>
    <w:rsid w:val="009C25F5"/>
    <w:rsid w:val="009C3F11"/>
    <w:rsid w:val="009C456F"/>
    <w:rsid w:val="009D03B5"/>
    <w:rsid w:val="009D161C"/>
    <w:rsid w:val="009D2868"/>
    <w:rsid w:val="009D4C1B"/>
    <w:rsid w:val="009D6D9E"/>
    <w:rsid w:val="009D7890"/>
    <w:rsid w:val="009D7EEF"/>
    <w:rsid w:val="009E34CF"/>
    <w:rsid w:val="009E3CD7"/>
    <w:rsid w:val="009E4B00"/>
    <w:rsid w:val="009E4F13"/>
    <w:rsid w:val="009F5EE6"/>
    <w:rsid w:val="009F6C5F"/>
    <w:rsid w:val="00A077B3"/>
    <w:rsid w:val="00A07D76"/>
    <w:rsid w:val="00A10FA8"/>
    <w:rsid w:val="00A110C3"/>
    <w:rsid w:val="00A16F3E"/>
    <w:rsid w:val="00A216D2"/>
    <w:rsid w:val="00A31F4C"/>
    <w:rsid w:val="00A42258"/>
    <w:rsid w:val="00A43F6C"/>
    <w:rsid w:val="00A5062D"/>
    <w:rsid w:val="00A54BE5"/>
    <w:rsid w:val="00A552C0"/>
    <w:rsid w:val="00A571DD"/>
    <w:rsid w:val="00A642A9"/>
    <w:rsid w:val="00A700B9"/>
    <w:rsid w:val="00A70247"/>
    <w:rsid w:val="00A7199F"/>
    <w:rsid w:val="00A804B9"/>
    <w:rsid w:val="00A80A2D"/>
    <w:rsid w:val="00A81A21"/>
    <w:rsid w:val="00A842D4"/>
    <w:rsid w:val="00A84935"/>
    <w:rsid w:val="00A866DB"/>
    <w:rsid w:val="00A978DD"/>
    <w:rsid w:val="00AA0377"/>
    <w:rsid w:val="00AA3765"/>
    <w:rsid w:val="00AA3B07"/>
    <w:rsid w:val="00AA4A75"/>
    <w:rsid w:val="00AA5F9E"/>
    <w:rsid w:val="00AA6490"/>
    <w:rsid w:val="00AA6739"/>
    <w:rsid w:val="00AA7C9B"/>
    <w:rsid w:val="00AB2B27"/>
    <w:rsid w:val="00AB5237"/>
    <w:rsid w:val="00AB7E59"/>
    <w:rsid w:val="00AC1BE0"/>
    <w:rsid w:val="00AC25E7"/>
    <w:rsid w:val="00AC4BCF"/>
    <w:rsid w:val="00AC4E3F"/>
    <w:rsid w:val="00AC5422"/>
    <w:rsid w:val="00AC587B"/>
    <w:rsid w:val="00AD490E"/>
    <w:rsid w:val="00AD53FD"/>
    <w:rsid w:val="00AD6FD6"/>
    <w:rsid w:val="00AE2191"/>
    <w:rsid w:val="00AE30E8"/>
    <w:rsid w:val="00AE4503"/>
    <w:rsid w:val="00AE4B11"/>
    <w:rsid w:val="00AE6A05"/>
    <w:rsid w:val="00AE6FFC"/>
    <w:rsid w:val="00AE7F75"/>
    <w:rsid w:val="00AF1428"/>
    <w:rsid w:val="00AF1C2F"/>
    <w:rsid w:val="00AF2E14"/>
    <w:rsid w:val="00AF3961"/>
    <w:rsid w:val="00B02C94"/>
    <w:rsid w:val="00B0321E"/>
    <w:rsid w:val="00B0391C"/>
    <w:rsid w:val="00B03CA4"/>
    <w:rsid w:val="00B04BBA"/>
    <w:rsid w:val="00B06869"/>
    <w:rsid w:val="00B10B70"/>
    <w:rsid w:val="00B13096"/>
    <w:rsid w:val="00B13E7A"/>
    <w:rsid w:val="00B15F7C"/>
    <w:rsid w:val="00B20346"/>
    <w:rsid w:val="00B2123A"/>
    <w:rsid w:val="00B225C1"/>
    <w:rsid w:val="00B23329"/>
    <w:rsid w:val="00B2408F"/>
    <w:rsid w:val="00B25A0A"/>
    <w:rsid w:val="00B26135"/>
    <w:rsid w:val="00B32B91"/>
    <w:rsid w:val="00B3399F"/>
    <w:rsid w:val="00B34605"/>
    <w:rsid w:val="00B351AE"/>
    <w:rsid w:val="00B35FA2"/>
    <w:rsid w:val="00B408D9"/>
    <w:rsid w:val="00B44117"/>
    <w:rsid w:val="00B4502E"/>
    <w:rsid w:val="00B51913"/>
    <w:rsid w:val="00B51A37"/>
    <w:rsid w:val="00B51BBC"/>
    <w:rsid w:val="00B52491"/>
    <w:rsid w:val="00B57B8A"/>
    <w:rsid w:val="00B624BB"/>
    <w:rsid w:val="00B65A5A"/>
    <w:rsid w:val="00B6697E"/>
    <w:rsid w:val="00B66CE9"/>
    <w:rsid w:val="00B67E64"/>
    <w:rsid w:val="00B714A2"/>
    <w:rsid w:val="00B739CE"/>
    <w:rsid w:val="00B7437C"/>
    <w:rsid w:val="00B8005D"/>
    <w:rsid w:val="00B80AE4"/>
    <w:rsid w:val="00B82549"/>
    <w:rsid w:val="00B825C5"/>
    <w:rsid w:val="00B835A6"/>
    <w:rsid w:val="00B8580A"/>
    <w:rsid w:val="00B90637"/>
    <w:rsid w:val="00B949D0"/>
    <w:rsid w:val="00B979BE"/>
    <w:rsid w:val="00BA58DA"/>
    <w:rsid w:val="00BB7225"/>
    <w:rsid w:val="00BC26CB"/>
    <w:rsid w:val="00BC6210"/>
    <w:rsid w:val="00BD0097"/>
    <w:rsid w:val="00BD3719"/>
    <w:rsid w:val="00BD3DE3"/>
    <w:rsid w:val="00BD5ACE"/>
    <w:rsid w:val="00BD609C"/>
    <w:rsid w:val="00BE04C1"/>
    <w:rsid w:val="00BE30A7"/>
    <w:rsid w:val="00BE30B6"/>
    <w:rsid w:val="00BE5DCA"/>
    <w:rsid w:val="00BE7762"/>
    <w:rsid w:val="00BF112A"/>
    <w:rsid w:val="00BF2899"/>
    <w:rsid w:val="00BF4CE3"/>
    <w:rsid w:val="00BF578E"/>
    <w:rsid w:val="00BF7AD5"/>
    <w:rsid w:val="00C01222"/>
    <w:rsid w:val="00C024AC"/>
    <w:rsid w:val="00C04162"/>
    <w:rsid w:val="00C04991"/>
    <w:rsid w:val="00C07144"/>
    <w:rsid w:val="00C115DD"/>
    <w:rsid w:val="00C11DB8"/>
    <w:rsid w:val="00C1425F"/>
    <w:rsid w:val="00C22161"/>
    <w:rsid w:val="00C246E2"/>
    <w:rsid w:val="00C25F68"/>
    <w:rsid w:val="00C278F7"/>
    <w:rsid w:val="00C359C4"/>
    <w:rsid w:val="00C37A53"/>
    <w:rsid w:val="00C42D17"/>
    <w:rsid w:val="00C44561"/>
    <w:rsid w:val="00C45DFF"/>
    <w:rsid w:val="00C506CF"/>
    <w:rsid w:val="00C52ACA"/>
    <w:rsid w:val="00C54F5D"/>
    <w:rsid w:val="00C62F7B"/>
    <w:rsid w:val="00C631AC"/>
    <w:rsid w:val="00C631F8"/>
    <w:rsid w:val="00C6367B"/>
    <w:rsid w:val="00C648E0"/>
    <w:rsid w:val="00C65876"/>
    <w:rsid w:val="00C65931"/>
    <w:rsid w:val="00C716FD"/>
    <w:rsid w:val="00C72258"/>
    <w:rsid w:val="00C742B9"/>
    <w:rsid w:val="00C765E1"/>
    <w:rsid w:val="00C77DE3"/>
    <w:rsid w:val="00C85841"/>
    <w:rsid w:val="00C87895"/>
    <w:rsid w:val="00C90147"/>
    <w:rsid w:val="00C908DF"/>
    <w:rsid w:val="00C9143F"/>
    <w:rsid w:val="00C93B27"/>
    <w:rsid w:val="00C93F16"/>
    <w:rsid w:val="00C94E3F"/>
    <w:rsid w:val="00C953F9"/>
    <w:rsid w:val="00CA0FD4"/>
    <w:rsid w:val="00CA1030"/>
    <w:rsid w:val="00CA1B9D"/>
    <w:rsid w:val="00CA43D2"/>
    <w:rsid w:val="00CA554F"/>
    <w:rsid w:val="00CB1463"/>
    <w:rsid w:val="00CB2168"/>
    <w:rsid w:val="00CB29EC"/>
    <w:rsid w:val="00CB5553"/>
    <w:rsid w:val="00CC0DFB"/>
    <w:rsid w:val="00CC3D00"/>
    <w:rsid w:val="00CC58A8"/>
    <w:rsid w:val="00CD16BC"/>
    <w:rsid w:val="00CD5D0A"/>
    <w:rsid w:val="00CE4022"/>
    <w:rsid w:val="00CE5294"/>
    <w:rsid w:val="00CE75F3"/>
    <w:rsid w:val="00CF34A3"/>
    <w:rsid w:val="00CF7451"/>
    <w:rsid w:val="00D00C3F"/>
    <w:rsid w:val="00D010FD"/>
    <w:rsid w:val="00D017FD"/>
    <w:rsid w:val="00D02A0D"/>
    <w:rsid w:val="00D1122B"/>
    <w:rsid w:val="00D11B67"/>
    <w:rsid w:val="00D13F03"/>
    <w:rsid w:val="00D142EE"/>
    <w:rsid w:val="00D16CC8"/>
    <w:rsid w:val="00D16D1A"/>
    <w:rsid w:val="00D171AD"/>
    <w:rsid w:val="00D205BA"/>
    <w:rsid w:val="00D23159"/>
    <w:rsid w:val="00D26877"/>
    <w:rsid w:val="00D309B0"/>
    <w:rsid w:val="00D313B7"/>
    <w:rsid w:val="00D36ED8"/>
    <w:rsid w:val="00D37567"/>
    <w:rsid w:val="00D37DCE"/>
    <w:rsid w:val="00D420B0"/>
    <w:rsid w:val="00D42B8C"/>
    <w:rsid w:val="00D4320E"/>
    <w:rsid w:val="00D519F3"/>
    <w:rsid w:val="00D51A7B"/>
    <w:rsid w:val="00D532F5"/>
    <w:rsid w:val="00D555B0"/>
    <w:rsid w:val="00D61401"/>
    <w:rsid w:val="00D61B9C"/>
    <w:rsid w:val="00D65C76"/>
    <w:rsid w:val="00D67AE3"/>
    <w:rsid w:val="00D712B2"/>
    <w:rsid w:val="00D7158E"/>
    <w:rsid w:val="00D71BEB"/>
    <w:rsid w:val="00D74534"/>
    <w:rsid w:val="00D7480D"/>
    <w:rsid w:val="00D812CF"/>
    <w:rsid w:val="00D83CC5"/>
    <w:rsid w:val="00D8402F"/>
    <w:rsid w:val="00D8491B"/>
    <w:rsid w:val="00D85621"/>
    <w:rsid w:val="00D85683"/>
    <w:rsid w:val="00D86024"/>
    <w:rsid w:val="00D9189C"/>
    <w:rsid w:val="00D924D1"/>
    <w:rsid w:val="00D95FC3"/>
    <w:rsid w:val="00D961D5"/>
    <w:rsid w:val="00DA07A1"/>
    <w:rsid w:val="00DA1EC0"/>
    <w:rsid w:val="00DA3C52"/>
    <w:rsid w:val="00DA4812"/>
    <w:rsid w:val="00DA665E"/>
    <w:rsid w:val="00DA6AEC"/>
    <w:rsid w:val="00DA7526"/>
    <w:rsid w:val="00DA7CBB"/>
    <w:rsid w:val="00DB1126"/>
    <w:rsid w:val="00DB12FA"/>
    <w:rsid w:val="00DB1406"/>
    <w:rsid w:val="00DB2EE5"/>
    <w:rsid w:val="00DC0886"/>
    <w:rsid w:val="00DC35D2"/>
    <w:rsid w:val="00DD06AB"/>
    <w:rsid w:val="00DD77DA"/>
    <w:rsid w:val="00DE05F8"/>
    <w:rsid w:val="00DE1775"/>
    <w:rsid w:val="00DE6156"/>
    <w:rsid w:val="00DE6B96"/>
    <w:rsid w:val="00DF1B2A"/>
    <w:rsid w:val="00DF2245"/>
    <w:rsid w:val="00DF638E"/>
    <w:rsid w:val="00DF73EF"/>
    <w:rsid w:val="00DF7487"/>
    <w:rsid w:val="00E00C84"/>
    <w:rsid w:val="00E065D0"/>
    <w:rsid w:val="00E07444"/>
    <w:rsid w:val="00E12C22"/>
    <w:rsid w:val="00E14552"/>
    <w:rsid w:val="00E17725"/>
    <w:rsid w:val="00E21387"/>
    <w:rsid w:val="00E22FC9"/>
    <w:rsid w:val="00E2369A"/>
    <w:rsid w:val="00E23751"/>
    <w:rsid w:val="00E24CAE"/>
    <w:rsid w:val="00E26225"/>
    <w:rsid w:val="00E27C28"/>
    <w:rsid w:val="00E32507"/>
    <w:rsid w:val="00E47C7B"/>
    <w:rsid w:val="00E511D4"/>
    <w:rsid w:val="00E54932"/>
    <w:rsid w:val="00E54D4E"/>
    <w:rsid w:val="00E55AC3"/>
    <w:rsid w:val="00E62EBE"/>
    <w:rsid w:val="00E63251"/>
    <w:rsid w:val="00E633A8"/>
    <w:rsid w:val="00E65025"/>
    <w:rsid w:val="00E66BCA"/>
    <w:rsid w:val="00E673F1"/>
    <w:rsid w:val="00E718B9"/>
    <w:rsid w:val="00E71D9D"/>
    <w:rsid w:val="00E72516"/>
    <w:rsid w:val="00E743E9"/>
    <w:rsid w:val="00E7442B"/>
    <w:rsid w:val="00E76AC1"/>
    <w:rsid w:val="00E864A9"/>
    <w:rsid w:val="00E86611"/>
    <w:rsid w:val="00E9118A"/>
    <w:rsid w:val="00E91283"/>
    <w:rsid w:val="00E942D1"/>
    <w:rsid w:val="00E96653"/>
    <w:rsid w:val="00EA04BC"/>
    <w:rsid w:val="00EA08BA"/>
    <w:rsid w:val="00EA4FB3"/>
    <w:rsid w:val="00EA6B14"/>
    <w:rsid w:val="00EB2C86"/>
    <w:rsid w:val="00EB601E"/>
    <w:rsid w:val="00EB61DF"/>
    <w:rsid w:val="00EB6CE8"/>
    <w:rsid w:val="00EC24DD"/>
    <w:rsid w:val="00EC2856"/>
    <w:rsid w:val="00EC295D"/>
    <w:rsid w:val="00EC71A3"/>
    <w:rsid w:val="00EC77AB"/>
    <w:rsid w:val="00ED1082"/>
    <w:rsid w:val="00ED1097"/>
    <w:rsid w:val="00ED1546"/>
    <w:rsid w:val="00ED4218"/>
    <w:rsid w:val="00ED59E7"/>
    <w:rsid w:val="00EE18E9"/>
    <w:rsid w:val="00EE5336"/>
    <w:rsid w:val="00EF4600"/>
    <w:rsid w:val="00EF4A10"/>
    <w:rsid w:val="00F01E73"/>
    <w:rsid w:val="00F06334"/>
    <w:rsid w:val="00F064F9"/>
    <w:rsid w:val="00F103E4"/>
    <w:rsid w:val="00F10790"/>
    <w:rsid w:val="00F10EF3"/>
    <w:rsid w:val="00F234D6"/>
    <w:rsid w:val="00F23EDB"/>
    <w:rsid w:val="00F304BC"/>
    <w:rsid w:val="00F3155F"/>
    <w:rsid w:val="00F33056"/>
    <w:rsid w:val="00F3629C"/>
    <w:rsid w:val="00F3704D"/>
    <w:rsid w:val="00F408F5"/>
    <w:rsid w:val="00F40A63"/>
    <w:rsid w:val="00F42E6E"/>
    <w:rsid w:val="00F478D4"/>
    <w:rsid w:val="00F611DF"/>
    <w:rsid w:val="00F62050"/>
    <w:rsid w:val="00F65BAA"/>
    <w:rsid w:val="00F66F35"/>
    <w:rsid w:val="00F67F41"/>
    <w:rsid w:val="00F72652"/>
    <w:rsid w:val="00F73BA9"/>
    <w:rsid w:val="00F73C8F"/>
    <w:rsid w:val="00F836DB"/>
    <w:rsid w:val="00F843E0"/>
    <w:rsid w:val="00F84D96"/>
    <w:rsid w:val="00F86B55"/>
    <w:rsid w:val="00F86E4B"/>
    <w:rsid w:val="00F92E43"/>
    <w:rsid w:val="00F94F26"/>
    <w:rsid w:val="00F9516D"/>
    <w:rsid w:val="00F95B69"/>
    <w:rsid w:val="00F9610B"/>
    <w:rsid w:val="00F9702A"/>
    <w:rsid w:val="00FA01A1"/>
    <w:rsid w:val="00FA1FD9"/>
    <w:rsid w:val="00FA2E72"/>
    <w:rsid w:val="00FA3463"/>
    <w:rsid w:val="00FA5A89"/>
    <w:rsid w:val="00FA77AB"/>
    <w:rsid w:val="00FB098C"/>
    <w:rsid w:val="00FB2770"/>
    <w:rsid w:val="00FB43E0"/>
    <w:rsid w:val="00FB4A26"/>
    <w:rsid w:val="00FB6AA8"/>
    <w:rsid w:val="00FB7D4E"/>
    <w:rsid w:val="00FC03CC"/>
    <w:rsid w:val="00FC4D05"/>
    <w:rsid w:val="00FC541B"/>
    <w:rsid w:val="00FC59B6"/>
    <w:rsid w:val="00FC7DDB"/>
    <w:rsid w:val="00FD1095"/>
    <w:rsid w:val="00FD3C61"/>
    <w:rsid w:val="00FD6567"/>
    <w:rsid w:val="00FD6F2B"/>
    <w:rsid w:val="00FE2B21"/>
    <w:rsid w:val="00FE3141"/>
    <w:rsid w:val="00FE359B"/>
    <w:rsid w:val="00FE3EEA"/>
    <w:rsid w:val="00FE4462"/>
    <w:rsid w:val="00FF1127"/>
    <w:rsid w:val="00FF3E17"/>
    <w:rsid w:val="00FF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2555D"/>
  <w15:chartTrackingRefBased/>
  <w15:docId w15:val="{1E3E7992-B4EF-41C5-A31E-6C9D913F3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7199F"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C44561"/>
    <w:pPr>
      <w:keepNext/>
      <w:spacing w:before="240" w:after="60"/>
      <w:jc w:val="center"/>
      <w:outlineLvl w:val="0"/>
    </w:pPr>
    <w:rPr>
      <w:b/>
      <w:bCs/>
      <w:caps/>
      <w:kern w:val="32"/>
      <w:sz w:val="36"/>
      <w:szCs w:val="36"/>
      <w:lang w:val="x-none" w:eastAsia="x-none"/>
    </w:rPr>
  </w:style>
  <w:style w:type="paragraph" w:styleId="2">
    <w:name w:val="heading 2"/>
    <w:basedOn w:val="a1"/>
    <w:next w:val="a1"/>
    <w:link w:val="20"/>
    <w:qFormat/>
    <w:rsid w:val="00023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0238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6037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3619E2"/>
    <w:pPr>
      <w:tabs>
        <w:tab w:val="center" w:pos="4677"/>
        <w:tab w:val="right" w:pos="9355"/>
      </w:tabs>
    </w:pPr>
  </w:style>
  <w:style w:type="paragraph" w:styleId="a6">
    <w:name w:val="footer"/>
    <w:basedOn w:val="a1"/>
    <w:rsid w:val="003619E2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3619E2"/>
  </w:style>
  <w:style w:type="paragraph" w:customStyle="1" w:styleId="41">
    <w:name w:val="Стиль4"/>
    <w:basedOn w:val="1"/>
    <w:rsid w:val="003619E2"/>
  </w:style>
  <w:style w:type="paragraph" w:customStyle="1" w:styleId="100">
    <w:name w:val="Стиль10"/>
    <w:basedOn w:val="a1"/>
    <w:rsid w:val="003619E2"/>
    <w:pPr>
      <w:keepNext/>
      <w:spacing w:before="240" w:after="60" w:line="360" w:lineRule="auto"/>
      <w:jc w:val="center"/>
      <w:outlineLvl w:val="0"/>
    </w:pPr>
    <w:rPr>
      <w:rFonts w:cs="Arial"/>
      <w:b/>
      <w:bCs/>
      <w:i/>
      <w:kern w:val="32"/>
      <w:sz w:val="32"/>
      <w:szCs w:val="32"/>
    </w:rPr>
  </w:style>
  <w:style w:type="paragraph" w:customStyle="1" w:styleId="15">
    <w:name w:val="Стиль15"/>
    <w:basedOn w:val="a1"/>
    <w:rsid w:val="003619E2"/>
    <w:pPr>
      <w:keepNext/>
      <w:spacing w:before="240" w:after="60" w:line="360" w:lineRule="auto"/>
      <w:jc w:val="center"/>
      <w:outlineLvl w:val="0"/>
    </w:pPr>
    <w:rPr>
      <w:rFonts w:cs="Arial"/>
      <w:b/>
      <w:bCs/>
      <w:i/>
      <w:iCs/>
      <w:caps/>
      <w:kern w:val="32"/>
      <w:sz w:val="28"/>
      <w:szCs w:val="40"/>
    </w:rPr>
  </w:style>
  <w:style w:type="table" w:styleId="a8">
    <w:name w:val="Table Grid"/>
    <w:basedOn w:val="a3"/>
    <w:rsid w:val="0036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3C58D8"/>
    <w:pPr>
      <w:tabs>
        <w:tab w:val="right" w:leader="dot" w:pos="9911"/>
      </w:tabs>
      <w:spacing w:before="120" w:after="120"/>
      <w:ind w:firstLine="0"/>
      <w:jc w:val="left"/>
    </w:pPr>
    <w:rPr>
      <w:b/>
      <w:bCs/>
      <w:caps/>
      <w:sz w:val="20"/>
      <w:szCs w:val="20"/>
    </w:rPr>
  </w:style>
  <w:style w:type="paragraph" w:styleId="21">
    <w:name w:val="toc 2"/>
    <w:basedOn w:val="a1"/>
    <w:next w:val="a1"/>
    <w:autoRedefine/>
    <w:uiPriority w:val="39"/>
    <w:rsid w:val="00223B7D"/>
    <w:pPr>
      <w:tabs>
        <w:tab w:val="right" w:leader="dot" w:pos="9923"/>
      </w:tabs>
      <w:ind w:firstLine="0"/>
      <w:jc w:val="left"/>
    </w:pPr>
    <w:rPr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1D2941"/>
    <w:pPr>
      <w:tabs>
        <w:tab w:val="right" w:leader="dot" w:pos="9911"/>
      </w:tabs>
      <w:ind w:left="426" w:firstLine="0"/>
      <w:jc w:val="left"/>
    </w:pPr>
    <w:rPr>
      <w:i/>
      <w:iCs/>
      <w:sz w:val="20"/>
      <w:szCs w:val="20"/>
    </w:rPr>
  </w:style>
  <w:style w:type="paragraph" w:styleId="42">
    <w:name w:val="toc 4"/>
    <w:basedOn w:val="a1"/>
    <w:next w:val="a1"/>
    <w:autoRedefine/>
    <w:semiHidden/>
    <w:rsid w:val="00FC541B"/>
    <w:pPr>
      <w:ind w:left="720"/>
      <w:jc w:val="left"/>
    </w:pPr>
    <w:rPr>
      <w:sz w:val="18"/>
      <w:szCs w:val="18"/>
    </w:rPr>
  </w:style>
  <w:style w:type="paragraph" w:styleId="5">
    <w:name w:val="toc 5"/>
    <w:basedOn w:val="a1"/>
    <w:next w:val="a1"/>
    <w:autoRedefine/>
    <w:semiHidden/>
    <w:rsid w:val="00FC541B"/>
    <w:pPr>
      <w:ind w:left="960"/>
      <w:jc w:val="left"/>
    </w:pPr>
    <w:rPr>
      <w:sz w:val="18"/>
      <w:szCs w:val="18"/>
    </w:rPr>
  </w:style>
  <w:style w:type="paragraph" w:styleId="6">
    <w:name w:val="toc 6"/>
    <w:basedOn w:val="a1"/>
    <w:next w:val="a1"/>
    <w:autoRedefine/>
    <w:semiHidden/>
    <w:rsid w:val="00FC541B"/>
    <w:pPr>
      <w:ind w:left="1200"/>
      <w:jc w:val="left"/>
    </w:pPr>
    <w:rPr>
      <w:sz w:val="18"/>
      <w:szCs w:val="18"/>
    </w:rPr>
  </w:style>
  <w:style w:type="paragraph" w:styleId="7">
    <w:name w:val="toc 7"/>
    <w:basedOn w:val="a1"/>
    <w:next w:val="a1"/>
    <w:autoRedefine/>
    <w:semiHidden/>
    <w:rsid w:val="00FC541B"/>
    <w:pPr>
      <w:ind w:left="1440"/>
      <w:jc w:val="left"/>
    </w:pPr>
    <w:rPr>
      <w:sz w:val="18"/>
      <w:szCs w:val="18"/>
    </w:rPr>
  </w:style>
  <w:style w:type="paragraph" w:styleId="8">
    <w:name w:val="toc 8"/>
    <w:basedOn w:val="a1"/>
    <w:next w:val="a1"/>
    <w:autoRedefine/>
    <w:semiHidden/>
    <w:rsid w:val="00FC541B"/>
    <w:pPr>
      <w:ind w:left="1680"/>
      <w:jc w:val="left"/>
    </w:pPr>
    <w:rPr>
      <w:sz w:val="18"/>
      <w:szCs w:val="18"/>
    </w:rPr>
  </w:style>
  <w:style w:type="paragraph" w:styleId="9">
    <w:name w:val="toc 9"/>
    <w:basedOn w:val="a1"/>
    <w:next w:val="a1"/>
    <w:autoRedefine/>
    <w:semiHidden/>
    <w:rsid w:val="00FC541B"/>
    <w:pPr>
      <w:ind w:left="1920"/>
      <w:jc w:val="left"/>
    </w:pPr>
    <w:rPr>
      <w:sz w:val="18"/>
      <w:szCs w:val="18"/>
    </w:rPr>
  </w:style>
  <w:style w:type="character" w:styleId="a9">
    <w:name w:val="Hyperlink"/>
    <w:uiPriority w:val="99"/>
    <w:rsid w:val="00FC541B"/>
    <w:rPr>
      <w:color w:val="0000FF"/>
      <w:u w:val="single"/>
    </w:rPr>
  </w:style>
  <w:style w:type="paragraph" w:customStyle="1" w:styleId="aa">
    <w:name w:val="тема№"/>
    <w:basedOn w:val="a1"/>
    <w:link w:val="ab"/>
    <w:rsid w:val="00E26225"/>
  </w:style>
  <w:style w:type="character" w:customStyle="1" w:styleId="ab">
    <w:name w:val="тема№ Знак"/>
    <w:link w:val="aa"/>
    <w:rsid w:val="00E26225"/>
    <w:rPr>
      <w:sz w:val="24"/>
      <w:szCs w:val="24"/>
      <w:lang w:val="ru-RU" w:eastAsia="ru-RU" w:bidi="ar-SA"/>
    </w:rPr>
  </w:style>
  <w:style w:type="paragraph" w:styleId="ac">
    <w:name w:val="caption"/>
    <w:basedOn w:val="a1"/>
    <w:next w:val="a1"/>
    <w:qFormat/>
    <w:rsid w:val="00FC541B"/>
    <w:pPr>
      <w:spacing w:before="120" w:after="120"/>
    </w:pPr>
    <w:rPr>
      <w:b/>
      <w:bCs/>
      <w:sz w:val="20"/>
      <w:szCs w:val="20"/>
    </w:rPr>
  </w:style>
  <w:style w:type="paragraph" w:customStyle="1" w:styleId="ad">
    <w:name w:val="описание темы"/>
    <w:basedOn w:val="aa"/>
    <w:rsid w:val="009200DF"/>
    <w:rPr>
      <w:sz w:val="20"/>
    </w:rPr>
  </w:style>
  <w:style w:type="paragraph" w:customStyle="1" w:styleId="ae">
    <w:name w:val="титульный"/>
    <w:basedOn w:val="1"/>
    <w:rsid w:val="004733F1"/>
    <w:pPr>
      <w:spacing w:before="0" w:after="0"/>
      <w:ind w:firstLine="0"/>
    </w:pPr>
  </w:style>
  <w:style w:type="paragraph" w:customStyle="1" w:styleId="af">
    <w:name w:val="материал"/>
    <w:basedOn w:val="a1"/>
    <w:rsid w:val="00AE4B11"/>
    <w:pPr>
      <w:ind w:left="57" w:right="57" w:firstLine="0"/>
      <w:jc w:val="center"/>
    </w:pPr>
  </w:style>
  <w:style w:type="paragraph" w:styleId="af0">
    <w:name w:val="Normal (Web)"/>
    <w:basedOn w:val="a1"/>
    <w:rsid w:val="00AF3961"/>
    <w:pPr>
      <w:spacing w:before="100" w:beforeAutospacing="1" w:after="100" w:afterAutospacing="1"/>
      <w:ind w:firstLine="0"/>
      <w:jc w:val="left"/>
    </w:pPr>
  </w:style>
  <w:style w:type="paragraph" w:customStyle="1" w:styleId="af1">
    <w:name w:val="заголовок таблицы"/>
    <w:basedOn w:val="a1"/>
    <w:rsid w:val="00CD16BC"/>
    <w:pPr>
      <w:spacing w:line="180" w:lineRule="exact"/>
      <w:ind w:left="57" w:right="57" w:firstLine="0"/>
      <w:jc w:val="center"/>
    </w:pPr>
    <w:rPr>
      <w:b/>
      <w:sz w:val="20"/>
      <w:szCs w:val="20"/>
    </w:rPr>
  </w:style>
  <w:style w:type="character" w:customStyle="1" w:styleId="30">
    <w:name w:val="Заголовок 3 Знак"/>
    <w:link w:val="3"/>
    <w:rsid w:val="0002388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2">
    <w:name w:val="Обычный1"/>
    <w:rsid w:val="00380640"/>
    <w:pPr>
      <w:spacing w:before="100" w:after="100"/>
    </w:pPr>
    <w:rPr>
      <w:snapToGrid w:val="0"/>
      <w:sz w:val="24"/>
    </w:rPr>
  </w:style>
  <w:style w:type="paragraph" w:customStyle="1" w:styleId="210">
    <w:name w:val="Основной текст 21"/>
    <w:basedOn w:val="a1"/>
    <w:rsid w:val="009826B6"/>
    <w:pPr>
      <w:overflowPunct w:val="0"/>
      <w:autoSpaceDE w:val="0"/>
      <w:autoSpaceDN w:val="0"/>
      <w:adjustRightInd w:val="0"/>
      <w:ind w:firstLine="362"/>
      <w:textAlignment w:val="baseline"/>
    </w:pPr>
    <w:rPr>
      <w:sz w:val="28"/>
      <w:szCs w:val="20"/>
    </w:rPr>
  </w:style>
  <w:style w:type="paragraph" w:customStyle="1" w:styleId="a">
    <w:name w:val="список"/>
    <w:basedOn w:val="a1"/>
    <w:rsid w:val="00917E47"/>
    <w:pPr>
      <w:numPr>
        <w:numId w:val="2"/>
      </w:numPr>
      <w:spacing w:before="100" w:beforeAutospacing="1" w:after="100" w:afterAutospacing="1"/>
      <w:jc w:val="left"/>
    </w:pPr>
  </w:style>
  <w:style w:type="paragraph" w:styleId="a0">
    <w:name w:val="List"/>
    <w:basedOn w:val="a1"/>
    <w:rsid w:val="00917E47"/>
    <w:pPr>
      <w:numPr>
        <w:ilvl w:val="1"/>
        <w:numId w:val="3"/>
      </w:numPr>
    </w:pPr>
  </w:style>
  <w:style w:type="character" w:customStyle="1" w:styleId="20">
    <w:name w:val="Заголовок 2 Знак"/>
    <w:link w:val="2"/>
    <w:rsid w:val="00917E4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rsid w:val="00917E47"/>
    <w:rPr>
      <w:b/>
      <w:bCs/>
      <w:sz w:val="28"/>
      <w:szCs w:val="28"/>
      <w:lang w:val="ru-RU" w:eastAsia="ru-RU" w:bidi="ar-SA"/>
    </w:rPr>
  </w:style>
  <w:style w:type="paragraph" w:styleId="af2">
    <w:name w:val="Body Text"/>
    <w:basedOn w:val="a1"/>
    <w:rsid w:val="00EE18E9"/>
    <w:pPr>
      <w:ind w:firstLine="0"/>
    </w:pPr>
    <w:rPr>
      <w:sz w:val="20"/>
      <w:szCs w:val="20"/>
    </w:rPr>
  </w:style>
  <w:style w:type="paragraph" w:customStyle="1" w:styleId="ConsPlusNormal">
    <w:name w:val="ConsPlusNormal"/>
    <w:rsid w:val="005458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Document Map"/>
    <w:basedOn w:val="a1"/>
    <w:link w:val="af4"/>
    <w:rsid w:val="008E0907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Схема документа Знак"/>
    <w:link w:val="af3"/>
    <w:rsid w:val="008E0907"/>
    <w:rPr>
      <w:rFonts w:ascii="Tahoma" w:hAnsi="Tahoma" w:cs="Tahoma"/>
      <w:sz w:val="16"/>
      <w:szCs w:val="16"/>
    </w:rPr>
  </w:style>
  <w:style w:type="character" w:styleId="af5">
    <w:name w:val="Strong"/>
    <w:qFormat/>
    <w:rsid w:val="00C42D17"/>
    <w:rPr>
      <w:b/>
      <w:bCs/>
    </w:rPr>
  </w:style>
  <w:style w:type="character" w:styleId="af6">
    <w:name w:val="Emphasis"/>
    <w:qFormat/>
    <w:rsid w:val="00C42D17"/>
    <w:rPr>
      <w:i/>
      <w:iCs/>
    </w:rPr>
  </w:style>
  <w:style w:type="character" w:styleId="af7">
    <w:name w:val="FollowedHyperlink"/>
    <w:rsid w:val="002B00A6"/>
    <w:rPr>
      <w:color w:val="800080"/>
      <w:u w:val="single"/>
    </w:rPr>
  </w:style>
  <w:style w:type="paragraph" w:customStyle="1" w:styleId="af8">
    <w:name w:val="바탕글"/>
    <w:basedOn w:val="a1"/>
    <w:rsid w:val="00AC4BCF"/>
    <w:pPr>
      <w:snapToGrid w:val="0"/>
      <w:spacing w:line="384" w:lineRule="auto"/>
      <w:ind w:firstLine="0"/>
    </w:pPr>
    <w:rPr>
      <w:rFonts w:ascii="Batang" w:eastAsia="Batang" w:hAnsi="Batang" w:cs="Gulim"/>
      <w:color w:val="000000"/>
      <w:sz w:val="20"/>
      <w:szCs w:val="20"/>
      <w:lang w:val="en-US" w:eastAsia="ko-KR"/>
    </w:rPr>
  </w:style>
  <w:style w:type="paragraph" w:styleId="af9">
    <w:name w:val="Balloon Text"/>
    <w:basedOn w:val="a1"/>
    <w:link w:val="afa"/>
    <w:rsid w:val="00B3399F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B3399F"/>
    <w:rPr>
      <w:rFonts w:ascii="Tahoma" w:hAnsi="Tahoma" w:cs="Tahoma"/>
      <w:sz w:val="16"/>
      <w:szCs w:val="16"/>
    </w:rPr>
  </w:style>
  <w:style w:type="paragraph" w:styleId="afb">
    <w:name w:val="footnote text"/>
    <w:basedOn w:val="a1"/>
    <w:link w:val="afc"/>
    <w:rsid w:val="00104887"/>
    <w:rPr>
      <w:sz w:val="20"/>
      <w:szCs w:val="20"/>
    </w:rPr>
  </w:style>
  <w:style w:type="character" w:customStyle="1" w:styleId="afc">
    <w:name w:val="Текст сноски Знак"/>
    <w:basedOn w:val="a2"/>
    <w:link w:val="afb"/>
    <w:rsid w:val="00104887"/>
  </w:style>
  <w:style w:type="character" w:styleId="afd">
    <w:name w:val="footnote reference"/>
    <w:rsid w:val="00104887"/>
    <w:rPr>
      <w:vertAlign w:val="superscript"/>
    </w:rPr>
  </w:style>
  <w:style w:type="paragraph" w:styleId="afe">
    <w:name w:val="List Paragraph"/>
    <w:basedOn w:val="a1"/>
    <w:uiPriority w:val="34"/>
    <w:qFormat/>
    <w:rsid w:val="00690731"/>
    <w:pPr>
      <w:ind w:left="708"/>
    </w:pPr>
  </w:style>
  <w:style w:type="paragraph" w:customStyle="1" w:styleId="vspace">
    <w:name w:val="vspace"/>
    <w:basedOn w:val="a1"/>
    <w:rsid w:val="001F2FCE"/>
    <w:pPr>
      <w:spacing w:before="100" w:beforeAutospacing="1" w:after="100" w:afterAutospacing="1"/>
      <w:ind w:firstLine="0"/>
      <w:jc w:val="left"/>
    </w:pPr>
  </w:style>
  <w:style w:type="paragraph" w:customStyle="1" w:styleId="aff">
    <w:name w:val="Название"/>
    <w:basedOn w:val="a1"/>
    <w:next w:val="a1"/>
    <w:link w:val="aff0"/>
    <w:qFormat/>
    <w:rsid w:val="00B51A3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0">
    <w:name w:val="Название Знак"/>
    <w:link w:val="aff"/>
    <w:rsid w:val="00B51A3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uiPriority w:val="99"/>
    <w:unhideWhenUsed/>
    <w:rsid w:val="00EC2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C2856"/>
    <w:rPr>
      <w:rFonts w:ascii="Courier New" w:hAnsi="Courier New" w:cs="Courier New"/>
    </w:rPr>
  </w:style>
  <w:style w:type="character" w:customStyle="1" w:styleId="editsection">
    <w:name w:val="editsection"/>
    <w:basedOn w:val="a2"/>
    <w:rsid w:val="00B66CE9"/>
  </w:style>
  <w:style w:type="character" w:customStyle="1" w:styleId="mw-headline">
    <w:name w:val="mw-headline"/>
    <w:basedOn w:val="a2"/>
    <w:rsid w:val="00B66CE9"/>
  </w:style>
  <w:style w:type="character" w:customStyle="1" w:styleId="nolink">
    <w:name w:val="nolink"/>
    <w:basedOn w:val="a2"/>
    <w:rsid w:val="009D161C"/>
  </w:style>
  <w:style w:type="character" w:customStyle="1" w:styleId="label">
    <w:name w:val="label"/>
    <w:basedOn w:val="a2"/>
    <w:rsid w:val="00FA2E72"/>
  </w:style>
  <w:style w:type="character" w:customStyle="1" w:styleId="accesshide">
    <w:name w:val="accesshide"/>
    <w:basedOn w:val="a2"/>
    <w:rsid w:val="00185F55"/>
  </w:style>
  <w:style w:type="character" w:customStyle="1" w:styleId="apple-converted-space">
    <w:name w:val="apple-converted-space"/>
    <w:basedOn w:val="a2"/>
    <w:rsid w:val="00F86B55"/>
  </w:style>
  <w:style w:type="character" w:customStyle="1" w:styleId="10">
    <w:name w:val="Заголовок 1 Знак"/>
    <w:link w:val="1"/>
    <w:rsid w:val="00023B2E"/>
    <w:rPr>
      <w:rFonts w:cs="Arial"/>
      <w:b/>
      <w:bCs/>
      <w:caps/>
      <w:kern w:val="3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49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49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37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6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7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911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263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815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932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09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42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33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o.rkc-74.ru/" TargetMode="External"/><Relationship Id="rId13" Type="http://schemas.openxmlformats.org/officeDocument/2006/relationships/hyperlink" Target="http://www.roboclu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roboto.org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tary-melni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go.com/educ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robot.ru/" TargetMode="External"/><Relationship Id="rId10" Type="http://schemas.openxmlformats.org/officeDocument/2006/relationships/hyperlink" Target="http://9151394.ru/index.php?fuseaction=konkurs.konku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9151394.ru/?fuseaction=proj.lego" TargetMode="External"/><Relationship Id="rId14" Type="http://schemas.openxmlformats.org/officeDocument/2006/relationships/hyperlink" Target="http://robosport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6;&#1083;&#1100;&#1079;&#1086;&#1074;&#1072;&#1090;&#1077;&#1083;&#1100;\Application%20Data\Microsoft\&#1064;&#1072;&#1073;&#1083;&#1086;&#1085;&#1099;\&#1087;&#1088;&#1086;&#1075;&#1088;&#1072;&#1084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278EA-9C41-42B3-8223-15B815A1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программа.dot</Template>
  <TotalTime>2</TotalTime>
  <Pages>1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HomeBastion</Company>
  <LinksUpToDate>false</LinksUpToDate>
  <CharactersWithSpaces>11479</CharactersWithSpaces>
  <SharedDoc>false</SharedDoc>
  <HLinks>
    <vt:vector size="54" baseType="variant">
      <vt:variant>
        <vt:i4>7536688</vt:i4>
      </vt:variant>
      <vt:variant>
        <vt:i4>24</vt:i4>
      </vt:variant>
      <vt:variant>
        <vt:i4>0</vt:i4>
      </vt:variant>
      <vt:variant>
        <vt:i4>5</vt:i4>
      </vt:variant>
      <vt:variant>
        <vt:lpwstr>http://stary-melnik.ru/</vt:lpwstr>
      </vt:variant>
      <vt:variant>
        <vt:lpwstr/>
      </vt:variant>
      <vt:variant>
        <vt:i4>7274548</vt:i4>
      </vt:variant>
      <vt:variant>
        <vt:i4>21</vt:i4>
      </vt:variant>
      <vt:variant>
        <vt:i4>0</vt:i4>
      </vt:variant>
      <vt:variant>
        <vt:i4>5</vt:i4>
      </vt:variant>
      <vt:variant>
        <vt:lpwstr>http://www.prorobot.ru/</vt:lpwstr>
      </vt:variant>
      <vt:variant>
        <vt:lpwstr/>
      </vt:variant>
      <vt:variant>
        <vt:i4>917584</vt:i4>
      </vt:variant>
      <vt:variant>
        <vt:i4>18</vt:i4>
      </vt:variant>
      <vt:variant>
        <vt:i4>0</vt:i4>
      </vt:variant>
      <vt:variant>
        <vt:i4>5</vt:i4>
      </vt:variant>
      <vt:variant>
        <vt:lpwstr>http://robosport.ru/</vt:lpwstr>
      </vt:variant>
      <vt:variant>
        <vt:lpwstr/>
      </vt:variant>
      <vt:variant>
        <vt:i4>7733292</vt:i4>
      </vt:variant>
      <vt:variant>
        <vt:i4>15</vt:i4>
      </vt:variant>
      <vt:variant>
        <vt:i4>0</vt:i4>
      </vt:variant>
      <vt:variant>
        <vt:i4>5</vt:i4>
      </vt:variant>
      <vt:variant>
        <vt:lpwstr>http://www.roboclub.ru/</vt:lpwstr>
      </vt:variant>
      <vt:variant>
        <vt:lpwstr/>
      </vt:variant>
      <vt:variant>
        <vt:i4>3866728</vt:i4>
      </vt:variant>
      <vt:variant>
        <vt:i4>12</vt:i4>
      </vt:variant>
      <vt:variant>
        <vt:i4>0</vt:i4>
      </vt:variant>
      <vt:variant>
        <vt:i4>5</vt:i4>
      </vt:variant>
      <vt:variant>
        <vt:lpwstr>http://www.wroboto.org/</vt:lpwstr>
      </vt:variant>
      <vt:variant>
        <vt:lpwstr/>
      </vt:variant>
      <vt:variant>
        <vt:i4>8192034</vt:i4>
      </vt:variant>
      <vt:variant>
        <vt:i4>9</vt:i4>
      </vt:variant>
      <vt:variant>
        <vt:i4>0</vt:i4>
      </vt:variant>
      <vt:variant>
        <vt:i4>5</vt:i4>
      </vt:variant>
      <vt:variant>
        <vt:lpwstr>http://www.lego.com/education/</vt:lpwstr>
      </vt:variant>
      <vt:variant>
        <vt:lpwstr/>
      </vt:variant>
      <vt:variant>
        <vt:i4>8061026</vt:i4>
      </vt:variant>
      <vt:variant>
        <vt:i4>6</vt:i4>
      </vt:variant>
      <vt:variant>
        <vt:i4>0</vt:i4>
      </vt:variant>
      <vt:variant>
        <vt:i4>5</vt:i4>
      </vt:variant>
      <vt:variant>
        <vt:lpwstr>http://9151394.ru/index.php?fuseaction=konkurs.konkurs</vt:lpwstr>
      </vt:variant>
      <vt:variant>
        <vt:lpwstr/>
      </vt:variant>
      <vt:variant>
        <vt:i4>3932276</vt:i4>
      </vt:variant>
      <vt:variant>
        <vt:i4>3</vt:i4>
      </vt:variant>
      <vt:variant>
        <vt:i4>0</vt:i4>
      </vt:variant>
      <vt:variant>
        <vt:i4>5</vt:i4>
      </vt:variant>
      <vt:variant>
        <vt:lpwstr>http://9151394.ru/?fuseaction=proj.lego</vt:lpwstr>
      </vt:variant>
      <vt:variant>
        <vt:lpwstr/>
      </vt:variant>
      <vt:variant>
        <vt:i4>2162814</vt:i4>
      </vt:variant>
      <vt:variant>
        <vt:i4>0</vt:i4>
      </vt:variant>
      <vt:variant>
        <vt:i4>0</vt:i4>
      </vt:variant>
      <vt:variant>
        <vt:i4>5</vt:i4>
      </vt:variant>
      <vt:variant>
        <vt:lpwstr>http://lego.rkc-74.ru/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Andrew V. Pozdnyakov</dc:creator>
  <cp:keywords/>
  <dc:description/>
  <cp:lastModifiedBy>User</cp:lastModifiedBy>
  <cp:revision>4</cp:revision>
  <cp:lastPrinted>2022-03-18T12:27:00Z</cp:lastPrinted>
  <dcterms:created xsi:type="dcterms:W3CDTF">2025-12-03T06:29:00Z</dcterms:created>
  <dcterms:modified xsi:type="dcterms:W3CDTF">2025-12-03T06:31:00Z</dcterms:modified>
</cp:coreProperties>
</file>